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66432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3D20F674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3E131B">
        <w:rPr>
          <w:rFonts w:cs="Arial"/>
          <w:b/>
          <w:color w:val="2F5496" w:themeColor="accent5" w:themeShade="BF"/>
          <w:sz w:val="36"/>
          <w:szCs w:val="32"/>
        </w:rPr>
        <w:t>Guia XML - Mensagem CC428A v1.1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27CE2078" w14:textId="5F66E6F7" w:rsidR="001703D5" w:rsidRPr="009F10B7" w:rsidRDefault="004C00AB" w:rsidP="009F10B7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28"/>
          <w:szCs w:val="24"/>
        </w:rPr>
      </w:pPr>
      <w:r>
        <w:rPr>
          <w:rFonts w:cs="Arial"/>
          <w:b/>
          <w:color w:val="2F5496" w:themeColor="accent5" w:themeShade="BF"/>
          <w:sz w:val="28"/>
          <w:szCs w:val="24"/>
        </w:rPr>
        <w:t>Aceitação da DAI</w:t>
      </w:r>
    </w:p>
    <w:p w14:paraId="27CE207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B" w14:textId="36BCE924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B25815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B25815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2B416E">
        <w:rPr>
          <w:rFonts w:cs="Arial"/>
          <w:color w:val="2F5496" w:themeColor="accent5" w:themeShade="BF"/>
          <w:sz w:val="36"/>
          <w:szCs w:val="40"/>
        </w:rPr>
        <w:t>01-03-2023</w: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elacomGrelh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4323E3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000000" w:rsidP="00B25815">
            <w:pPr>
              <w:spacing w:after="0"/>
            </w:pPr>
            <w:fldSimple w:instr=" DOCPROPERTY Class \* CHARFORMAT ">
              <w:r w:rsidR="00063BDB">
                <w:t>100.10.600</w:t>
              </w:r>
            </w:fldSimple>
          </w:p>
        </w:tc>
      </w:tr>
      <w:tr w:rsidR="00E25666" w14:paraId="27CE2083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F12D6B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F12D6B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75B2208C" w:rsidR="006A2AFC" w:rsidRDefault="00000000" w:rsidP="004323E3">
            <w:pPr>
              <w:spacing w:after="0"/>
            </w:pPr>
            <w:fldSimple w:instr=" DOCPROPERTY Versao  \* CHARFORMAT ">
              <w:r w:rsidR="003E131B">
                <w:t>1.1</w:t>
              </w:r>
            </w:fldSimple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CD2421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CD2421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78B713AB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CD2421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CD2421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CD2421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CD2421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83"/>
        <w:gridCol w:w="1359"/>
        <w:gridCol w:w="59"/>
        <w:gridCol w:w="6095"/>
      </w:tblGrid>
      <w:tr w:rsidR="00CE079E" w14:paraId="2667B555" w14:textId="77777777" w:rsidTr="00CD2421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00CD2421">
        <w:trPr>
          <w:trHeight w:val="120"/>
        </w:trPr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00CD2421">
        <w:trPr>
          <w:trHeight w:val="253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4176AD">
              <w:rPr>
                <w:rFonts w:cs="Arial"/>
                <w:bCs/>
                <w:color w:val="000000" w:themeColor="text1"/>
                <w:szCs w:val="18"/>
              </w:rPr>
              <w:t>1.</w:t>
            </w:r>
            <w:r>
              <w:rPr>
                <w:rFonts w:cs="Arial"/>
                <w:bCs/>
                <w:color w:val="000000" w:themeColor="text1"/>
                <w:szCs w:val="18"/>
              </w:rPr>
              <w:t>0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1B1103AB" w:rsidR="00CE079E" w:rsidRPr="004176AD" w:rsidRDefault="002B416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01.07.2022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Versão Inicial</w:t>
            </w:r>
          </w:p>
        </w:tc>
      </w:tr>
      <w:tr w:rsidR="00CE079E" w:rsidRPr="004176AD" w14:paraId="3B81F7B5" w14:textId="77777777" w:rsidTr="00CD2421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A1E97" w14:textId="3A5AFFB8" w:rsidR="00CE079E" w:rsidRPr="004176AD" w:rsidRDefault="003E131B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1.1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43996" w14:textId="18C7C507" w:rsidR="00CE079E" w:rsidRPr="004176AD" w:rsidRDefault="002B416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01.03.2023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33D517FA" w14:textId="77777777" w:rsidR="003E131B" w:rsidRPr="003E131B" w:rsidRDefault="003E131B" w:rsidP="003E131B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3E131B">
              <w:rPr>
                <w:rFonts w:cs="Arial"/>
                <w:color w:val="000000" w:themeColor="text1"/>
                <w:sz w:val="18"/>
              </w:rPr>
              <w:t>Obrigatoriedade (OCF) alterada:</w:t>
            </w:r>
          </w:p>
          <w:p w14:paraId="11059569" w14:textId="0C6E3D5F" w:rsidR="003E131B" w:rsidRPr="003E131B" w:rsidRDefault="000857E5" w:rsidP="003E131B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3E131B" w:rsidRPr="003E131B">
              <w:rPr>
                <w:rFonts w:cs="Arial"/>
                <w:color w:val="000000" w:themeColor="text1"/>
                <w:sz w:val="18"/>
              </w:rPr>
              <w:t>ED 17 10 000 000 - Estância aduaneira de supervisão/controlo: de 'O' para 'C'.</w:t>
            </w:r>
          </w:p>
          <w:p w14:paraId="1E418A7B" w14:textId="58777D9D" w:rsidR="003E131B" w:rsidRPr="003E131B" w:rsidRDefault="000857E5" w:rsidP="003E131B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3E131B" w:rsidRPr="003E131B">
              <w:rPr>
                <w:rFonts w:cs="Arial"/>
                <w:color w:val="000000" w:themeColor="text1"/>
                <w:sz w:val="18"/>
              </w:rPr>
              <w:t>'Número de registo da declaração' de 'O' para 'C'</w:t>
            </w:r>
            <w:r>
              <w:rPr>
                <w:rFonts w:cs="Arial"/>
                <w:color w:val="000000" w:themeColor="text1"/>
                <w:sz w:val="18"/>
              </w:rPr>
              <w:t>.</w:t>
            </w:r>
          </w:p>
          <w:p w14:paraId="536A400A" w14:textId="0F791112" w:rsidR="003E131B" w:rsidRPr="003E131B" w:rsidRDefault="003E131B" w:rsidP="003E131B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2E2791AE" w14:textId="77777777" w:rsidR="003E131B" w:rsidRPr="003E131B" w:rsidRDefault="003E131B" w:rsidP="003E131B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3E131B">
              <w:rPr>
                <w:rFonts w:cs="Arial"/>
                <w:color w:val="000000" w:themeColor="text1"/>
                <w:sz w:val="18"/>
              </w:rPr>
              <w:t>Alteração realizada à descrição do ED no 'GRUPOS E DADOS':"</w:t>
            </w:r>
          </w:p>
          <w:p w14:paraId="3F0C9614" w14:textId="3C3E8E58" w:rsidR="003E131B" w:rsidRPr="003E131B" w:rsidRDefault="000857E5" w:rsidP="003E131B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proofErr w:type="gramStart"/>
            <w:r w:rsidR="003E131B" w:rsidRPr="003E131B">
              <w:rPr>
                <w:rFonts w:cs="Arial"/>
                <w:color w:val="000000" w:themeColor="text1"/>
                <w:sz w:val="18"/>
              </w:rPr>
              <w:t>de</w:t>
            </w:r>
            <w:proofErr w:type="gramEnd"/>
            <w:r w:rsidR="003E131B" w:rsidRPr="003E131B">
              <w:rPr>
                <w:rFonts w:cs="Arial"/>
                <w:color w:val="000000" w:themeColor="text1"/>
                <w:sz w:val="18"/>
              </w:rPr>
              <w:t xml:space="preserve"> 'Data e Hora de Aceitação' para 'Data e hora de aceitação'.</w:t>
            </w:r>
          </w:p>
          <w:p w14:paraId="60E65D3F" w14:textId="77777777" w:rsidR="003E131B" w:rsidRPr="003E131B" w:rsidRDefault="003E131B" w:rsidP="003E131B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00942DE1" w14:textId="77777777" w:rsidR="003E131B" w:rsidRPr="003E131B" w:rsidRDefault="003E131B" w:rsidP="003E131B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3E131B">
              <w:rPr>
                <w:rFonts w:cs="Arial"/>
                <w:color w:val="000000" w:themeColor="text1"/>
                <w:sz w:val="18"/>
              </w:rPr>
              <w:t>Código de ED corrigido referente ao Declarante:</w:t>
            </w:r>
          </w:p>
          <w:p w14:paraId="4FB0CB1B" w14:textId="77777777" w:rsidR="003E131B" w:rsidRPr="003E131B" w:rsidRDefault="003E131B" w:rsidP="003E131B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3E131B">
              <w:rPr>
                <w:rFonts w:cs="Arial"/>
                <w:color w:val="000000" w:themeColor="text1"/>
                <w:sz w:val="18"/>
              </w:rPr>
              <w:t xml:space="preserve">Número de identificação: de 13 05 016 000 para 13 05 017 000 </w:t>
            </w:r>
          </w:p>
          <w:p w14:paraId="3541E1D8" w14:textId="5CEEEB56" w:rsidR="00CE079E" w:rsidRPr="004176AD" w:rsidRDefault="003E131B" w:rsidP="003E131B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3E131B">
              <w:rPr>
                <w:rFonts w:cs="Arial"/>
                <w:color w:val="000000" w:themeColor="text1"/>
                <w:sz w:val="18"/>
              </w:rPr>
              <w:t xml:space="preserve">Nome:                    </w:t>
            </w:r>
            <w:r w:rsidR="00791A2A">
              <w:rPr>
                <w:rFonts w:cs="Arial"/>
                <w:color w:val="000000" w:themeColor="text1"/>
                <w:sz w:val="18"/>
              </w:rPr>
              <w:t xml:space="preserve">          </w:t>
            </w:r>
            <w:r w:rsidRPr="003E131B">
              <w:rPr>
                <w:rFonts w:cs="Arial"/>
                <w:color w:val="000000" w:themeColor="text1"/>
                <w:sz w:val="18"/>
              </w:rPr>
              <w:t>de 13 05 017 000 para 13 05 016 000</w:t>
            </w:r>
          </w:p>
        </w:tc>
      </w:tr>
      <w:tr w:rsidR="00CE079E" w:rsidRPr="004176AD" w14:paraId="0C9B4901" w14:textId="77777777" w:rsidTr="00CD2421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</w:p>
        </w:tc>
        <w:tc>
          <w:tcPr>
            <w:tcW w:w="1359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  <w:tc>
          <w:tcPr>
            <w:tcW w:w="6154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5503C4A1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5B7731E7" w14:textId="77777777" w:rsidR="00CE079E" w:rsidRDefault="00CE079E" w:rsidP="00CE079E">
      <w:pPr>
        <w:jc w:val="center"/>
        <w:rPr>
          <w:color w:val="000000" w:themeColor="text1"/>
        </w:rPr>
      </w:pPr>
    </w:p>
    <w:p w14:paraId="3CA9BCA1" w14:textId="77777777" w:rsidR="00CE079E" w:rsidRDefault="00CE079E" w:rsidP="00CE079E">
      <w:pPr>
        <w:jc w:val="center"/>
        <w:rPr>
          <w:color w:val="000000" w:themeColor="text1"/>
        </w:rPr>
      </w:pPr>
    </w:p>
    <w:p w14:paraId="56B63611" w14:textId="77777777" w:rsidR="00CE079E" w:rsidRDefault="00CE079E" w:rsidP="00CE079E">
      <w:pPr>
        <w:jc w:val="center"/>
        <w:rPr>
          <w:color w:val="000000" w:themeColor="text1"/>
        </w:rPr>
      </w:pPr>
    </w:p>
    <w:p w14:paraId="27451241" w14:textId="77777777" w:rsidR="00CE079E" w:rsidRDefault="00CE079E" w:rsidP="00CE079E">
      <w:pPr>
        <w:jc w:val="center"/>
        <w:rPr>
          <w:color w:val="000000" w:themeColor="text1"/>
        </w:rPr>
      </w:pPr>
    </w:p>
    <w:p w14:paraId="1FDA068E" w14:textId="77777777" w:rsidR="00CE079E" w:rsidRDefault="00CE079E" w:rsidP="00CE079E">
      <w:pPr>
        <w:jc w:val="center"/>
        <w:rPr>
          <w:color w:val="000000" w:themeColor="text1"/>
        </w:rPr>
      </w:pPr>
    </w:p>
    <w:p w14:paraId="0A3A3F3E" w14:textId="77777777" w:rsidR="00CE079E" w:rsidRDefault="00CE079E" w:rsidP="00CE079E">
      <w:pPr>
        <w:jc w:val="center"/>
        <w:rPr>
          <w:color w:val="000000" w:themeColor="text1"/>
        </w:rPr>
      </w:pPr>
    </w:p>
    <w:p w14:paraId="7798F633" w14:textId="77777777" w:rsidR="00CE079E" w:rsidRDefault="00CE079E" w:rsidP="00CE079E">
      <w:pPr>
        <w:jc w:val="center"/>
        <w:rPr>
          <w:color w:val="000000" w:themeColor="text1"/>
        </w:rPr>
      </w:pPr>
    </w:p>
    <w:p w14:paraId="422A0A13" w14:textId="77777777" w:rsidR="00CE079E" w:rsidRDefault="00CE079E" w:rsidP="00CE079E">
      <w:pPr>
        <w:jc w:val="center"/>
        <w:rPr>
          <w:color w:val="000000" w:themeColor="text1"/>
        </w:rPr>
      </w:pPr>
    </w:p>
    <w:p w14:paraId="61D14501" w14:textId="77777777" w:rsidR="00CE079E" w:rsidRDefault="00CE079E" w:rsidP="00CE079E">
      <w:pPr>
        <w:jc w:val="center"/>
        <w:rPr>
          <w:color w:val="000000" w:themeColor="text1"/>
        </w:rPr>
      </w:pPr>
    </w:p>
    <w:p w14:paraId="345129DB" w14:textId="77777777" w:rsidR="00CE079E" w:rsidRDefault="00CE079E" w:rsidP="00CE079E">
      <w:pPr>
        <w:jc w:val="center"/>
        <w:rPr>
          <w:color w:val="000000" w:themeColor="text1"/>
        </w:rPr>
      </w:pPr>
    </w:p>
    <w:p w14:paraId="28BF7F04" w14:textId="77777777" w:rsidR="00CE079E" w:rsidRDefault="00CE079E" w:rsidP="00CE079E">
      <w:pPr>
        <w:jc w:val="center"/>
        <w:rPr>
          <w:color w:val="000000" w:themeColor="text1"/>
        </w:rPr>
      </w:pPr>
    </w:p>
    <w:p w14:paraId="557888BB" w14:textId="77777777" w:rsidR="00CE079E" w:rsidRDefault="00CE079E" w:rsidP="00CE079E">
      <w:pPr>
        <w:jc w:val="center"/>
        <w:rPr>
          <w:color w:val="000000" w:themeColor="text1"/>
        </w:rPr>
      </w:pPr>
    </w:p>
    <w:p w14:paraId="0C224454" w14:textId="77777777" w:rsidR="00CE079E" w:rsidRDefault="00CE079E" w:rsidP="00CE079E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49C8ADD" w14:textId="07D62FA2" w:rsidR="00CE079E" w:rsidRDefault="00CE079E" w:rsidP="006A2AFC"/>
    <w:p w14:paraId="3EEE0B74" w14:textId="38F6A273" w:rsidR="00CE079E" w:rsidRDefault="00CE079E" w:rsidP="006A2AFC"/>
    <w:p w14:paraId="68C2EDF7" w14:textId="2E27DC7D" w:rsidR="00CE079E" w:rsidRDefault="00CE079E" w:rsidP="006A2AFC"/>
    <w:p w14:paraId="27CE2088" w14:textId="77777777" w:rsidR="004A7982" w:rsidRDefault="004A7982" w:rsidP="004323E3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B450BB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eastAsiaTheme="minorHAnsi" w:cstheme="minorBidi"/>
          <w:b w:val="0"/>
          <w:color w:val="auto"/>
          <w:sz w:val="20"/>
          <w:szCs w:val="20"/>
        </w:rPr>
        <w:id w:val="111895279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B33507E" w14:textId="77777777" w:rsidR="008125B7" w:rsidRDefault="008125B7" w:rsidP="00107319">
          <w:pPr>
            <w:pStyle w:val="Cabealhodondice"/>
            <w:numPr>
              <w:ilvl w:val="0"/>
              <w:numId w:val="0"/>
            </w:numPr>
            <w:ind w:right="-23"/>
          </w:pPr>
          <w:r>
            <w:t>ÍNDICE</w:t>
          </w:r>
        </w:p>
        <w:p w14:paraId="2D64B172" w14:textId="60B06967" w:rsidR="00791A2A" w:rsidRDefault="00107319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127538807" w:history="1">
            <w:r w:rsidR="00791A2A" w:rsidRPr="00F00427">
              <w:rPr>
                <w:rStyle w:val="Hiperligao"/>
                <w:noProof/>
              </w:rPr>
              <w:t>1.</w:t>
            </w:r>
            <w:r w:rsidR="00791A2A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791A2A" w:rsidRPr="00F00427">
              <w:rPr>
                <w:rStyle w:val="Hiperligao"/>
                <w:noProof/>
              </w:rPr>
              <w:t>CC428A - Aceitação da DAI – Mapeamento da Mensagem de Notificar aceitação da DAI</w:t>
            </w:r>
            <w:r w:rsidR="00791A2A">
              <w:rPr>
                <w:noProof/>
                <w:webHidden/>
              </w:rPr>
              <w:tab/>
            </w:r>
            <w:r w:rsidR="00791A2A">
              <w:rPr>
                <w:noProof/>
                <w:webHidden/>
              </w:rPr>
              <w:fldChar w:fldCharType="begin"/>
            </w:r>
            <w:r w:rsidR="00791A2A">
              <w:rPr>
                <w:noProof/>
                <w:webHidden/>
              </w:rPr>
              <w:instrText xml:space="preserve"> PAGEREF _Toc127538807 \h </w:instrText>
            </w:r>
            <w:r w:rsidR="00791A2A">
              <w:rPr>
                <w:noProof/>
                <w:webHidden/>
              </w:rPr>
            </w:r>
            <w:r w:rsidR="00791A2A">
              <w:rPr>
                <w:noProof/>
                <w:webHidden/>
              </w:rPr>
              <w:fldChar w:fldCharType="separate"/>
            </w:r>
            <w:r w:rsidR="00791A2A">
              <w:rPr>
                <w:noProof/>
                <w:webHidden/>
              </w:rPr>
              <w:t>4</w:t>
            </w:r>
            <w:r w:rsidR="00791A2A">
              <w:rPr>
                <w:noProof/>
                <w:webHidden/>
              </w:rPr>
              <w:fldChar w:fldCharType="end"/>
            </w:r>
          </w:hyperlink>
        </w:p>
        <w:p w14:paraId="0AF82BFF" w14:textId="54950DCC" w:rsidR="00791A2A" w:rsidRDefault="00000000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hyperlink w:anchor="_Toc127538808" w:history="1">
            <w:r w:rsidR="00791A2A" w:rsidRPr="00F00427">
              <w:rPr>
                <w:rStyle w:val="Hiperligao"/>
                <w:noProof/>
              </w:rPr>
              <w:t>2.</w:t>
            </w:r>
            <w:r w:rsidR="00791A2A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791A2A" w:rsidRPr="00F00427">
              <w:rPr>
                <w:rStyle w:val="Hiperligao"/>
                <w:noProof/>
              </w:rPr>
              <w:t>Legenda</w:t>
            </w:r>
            <w:r w:rsidR="00791A2A">
              <w:rPr>
                <w:noProof/>
                <w:webHidden/>
              </w:rPr>
              <w:tab/>
            </w:r>
            <w:r w:rsidR="00791A2A">
              <w:rPr>
                <w:noProof/>
                <w:webHidden/>
              </w:rPr>
              <w:fldChar w:fldCharType="begin"/>
            </w:r>
            <w:r w:rsidR="00791A2A">
              <w:rPr>
                <w:noProof/>
                <w:webHidden/>
              </w:rPr>
              <w:instrText xml:space="preserve"> PAGEREF _Toc127538808 \h </w:instrText>
            </w:r>
            <w:r w:rsidR="00791A2A">
              <w:rPr>
                <w:noProof/>
                <w:webHidden/>
              </w:rPr>
            </w:r>
            <w:r w:rsidR="00791A2A">
              <w:rPr>
                <w:noProof/>
                <w:webHidden/>
              </w:rPr>
              <w:fldChar w:fldCharType="separate"/>
            </w:r>
            <w:r w:rsidR="00791A2A">
              <w:rPr>
                <w:noProof/>
                <w:webHidden/>
              </w:rPr>
              <w:t>6</w:t>
            </w:r>
            <w:r w:rsidR="00791A2A">
              <w:rPr>
                <w:noProof/>
                <w:webHidden/>
              </w:rPr>
              <w:fldChar w:fldCharType="end"/>
            </w:r>
          </w:hyperlink>
        </w:p>
        <w:p w14:paraId="78C582F1" w14:textId="6DBC9759" w:rsidR="008125B7" w:rsidRDefault="00107319" w:rsidP="00E456FA">
          <w:pPr>
            <w:jc w:val="both"/>
          </w:pPr>
          <w:r>
            <w:fldChar w:fldCharType="end"/>
          </w:r>
        </w:p>
      </w:sdtContent>
    </w:sdt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18F69636" w14:textId="77777777" w:rsidR="00701B37" w:rsidRPr="00701B37" w:rsidRDefault="00701B37" w:rsidP="00701B37">
      <w:pPr>
        <w:rPr>
          <w:lang w:val="en-US"/>
        </w:rPr>
      </w:pPr>
    </w:p>
    <w:p w14:paraId="1B306BD4" w14:textId="77777777" w:rsidR="00701B37" w:rsidRPr="00701B37" w:rsidRDefault="00701B37" w:rsidP="00701B37">
      <w:pPr>
        <w:rPr>
          <w:lang w:val="en-US"/>
        </w:rPr>
      </w:pPr>
    </w:p>
    <w:p w14:paraId="2BEFED48" w14:textId="77777777" w:rsidR="00701B37" w:rsidRDefault="00701B37" w:rsidP="00701B37">
      <w:pPr>
        <w:rPr>
          <w:lang w:val="en-US"/>
        </w:rPr>
      </w:pPr>
    </w:p>
    <w:p w14:paraId="371886A8" w14:textId="77777777" w:rsidR="00701B37" w:rsidRDefault="00701B37" w:rsidP="00701B37">
      <w:pPr>
        <w:rPr>
          <w:lang w:val="en-US"/>
        </w:rPr>
      </w:pPr>
    </w:p>
    <w:p w14:paraId="06E19448" w14:textId="77777777" w:rsidR="007022F3" w:rsidRPr="0029762F" w:rsidRDefault="007022F3" w:rsidP="007022F3">
      <w:pPr>
        <w:rPr>
          <w:b/>
          <w:sz w:val="28"/>
          <w:szCs w:val="28"/>
          <w:u w:val="single"/>
        </w:rPr>
      </w:pPr>
      <w:r w:rsidRPr="0029762F">
        <w:rPr>
          <w:sz w:val="28"/>
          <w:szCs w:val="28"/>
          <w:u w:val="single"/>
        </w:rPr>
        <w:t xml:space="preserve">Índice de Tabelas </w:t>
      </w:r>
    </w:p>
    <w:p w14:paraId="499DDCE4" w14:textId="777D68D9" w:rsidR="002B416E" w:rsidRDefault="007022F3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sz w:val="22"/>
          <w:szCs w:val="22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128404252" w:history="1">
        <w:r w:rsidR="002B416E" w:rsidRPr="00F015C7">
          <w:rPr>
            <w:rStyle w:val="Hiperligao"/>
            <w:noProof/>
          </w:rPr>
          <w:t>Tabela 1 – elementos de dados da mensagem cc428a</w:t>
        </w:r>
        <w:r w:rsidR="002B416E">
          <w:rPr>
            <w:noProof/>
            <w:webHidden/>
          </w:rPr>
          <w:tab/>
        </w:r>
        <w:r w:rsidR="002B416E">
          <w:rPr>
            <w:noProof/>
            <w:webHidden/>
          </w:rPr>
          <w:fldChar w:fldCharType="begin"/>
        </w:r>
        <w:r w:rsidR="002B416E">
          <w:rPr>
            <w:noProof/>
            <w:webHidden/>
          </w:rPr>
          <w:instrText xml:space="preserve"> PAGEREF _Toc128404252 \h </w:instrText>
        </w:r>
        <w:r w:rsidR="002B416E">
          <w:rPr>
            <w:noProof/>
            <w:webHidden/>
          </w:rPr>
        </w:r>
        <w:r w:rsidR="002B416E">
          <w:rPr>
            <w:noProof/>
            <w:webHidden/>
          </w:rPr>
          <w:fldChar w:fldCharType="separate"/>
        </w:r>
        <w:r w:rsidR="002B416E">
          <w:rPr>
            <w:noProof/>
            <w:webHidden/>
          </w:rPr>
          <w:t>5</w:t>
        </w:r>
        <w:r w:rsidR="002B416E">
          <w:rPr>
            <w:noProof/>
            <w:webHidden/>
          </w:rPr>
          <w:fldChar w:fldCharType="end"/>
        </w:r>
      </w:hyperlink>
    </w:p>
    <w:p w14:paraId="0288C831" w14:textId="482FEAAC" w:rsidR="00701B37" w:rsidRPr="007022F3" w:rsidRDefault="007022F3" w:rsidP="007022F3">
      <w:pPr>
        <w:sectPr w:rsidR="00701B37" w:rsidRPr="007022F3" w:rsidSect="00B450BB">
          <w:headerReference w:type="first" r:id="rId19"/>
          <w:footerReference w:type="first" r:id="rId20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  <w:r>
        <w:rPr>
          <w:b/>
          <w:bCs/>
          <w:smallCaps/>
          <w:noProof/>
          <w:lang w:val="en-US"/>
        </w:rPr>
        <w:fldChar w:fldCharType="end"/>
      </w:r>
    </w:p>
    <w:p w14:paraId="34D275F4" w14:textId="77777777" w:rsidR="004601D4" w:rsidRDefault="004601D4" w:rsidP="004601D4">
      <w:pPr>
        <w:pStyle w:val="Ttulo1"/>
        <w:numPr>
          <w:ilvl w:val="0"/>
          <w:numId w:val="34"/>
        </w:numPr>
        <w:tabs>
          <w:tab w:val="clear" w:pos="720"/>
        </w:tabs>
        <w:ind w:left="432" w:hanging="432"/>
      </w:pPr>
      <w:bookmarkStart w:id="0" w:name="_Toc87352143"/>
      <w:bookmarkStart w:id="1" w:name="_Toc97545271"/>
      <w:bookmarkStart w:id="2" w:name="_Toc107240828"/>
      <w:bookmarkStart w:id="3" w:name="_Toc127538807"/>
      <w:r>
        <w:lastRenderedPageBreak/>
        <w:t xml:space="preserve">CC428A - Aceitação da DAI – Mapeamento da Mensagem </w:t>
      </w:r>
      <w:bookmarkEnd w:id="0"/>
      <w:r>
        <w:t>de Notificar aceitação da DAI</w:t>
      </w:r>
      <w:bookmarkEnd w:id="1"/>
      <w:bookmarkEnd w:id="2"/>
      <w:bookmarkEnd w:id="3"/>
      <w:r>
        <w:t xml:space="preserve"> </w:t>
      </w:r>
    </w:p>
    <w:p w14:paraId="50B44BD0" w14:textId="77777777" w:rsidR="00497C18" w:rsidRDefault="00497C18" w:rsidP="00497C18"/>
    <w:p w14:paraId="3B7D5213" w14:textId="77777777" w:rsidR="005440CB" w:rsidRDefault="005440CB" w:rsidP="005440CB">
      <w:r>
        <w:t>Mensagem para notificar a aceitação da Declaração Aduaneira de Importação pela Autoridade Aduaneira: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9"/>
        <w:gridCol w:w="3551"/>
        <w:gridCol w:w="623"/>
        <w:gridCol w:w="748"/>
        <w:gridCol w:w="3854"/>
        <w:gridCol w:w="2612"/>
        <w:gridCol w:w="414"/>
      </w:tblGrid>
      <w:tr w:rsidR="000F3CF8" w:rsidRPr="000A6906" w14:paraId="30A14E3B" w14:textId="77777777" w:rsidTr="000857E5">
        <w:trPr>
          <w:trHeight w:val="709"/>
          <w:tblHeader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04F4D835" w14:textId="77777777" w:rsidR="000F3CF8" w:rsidRPr="000A6906" w:rsidRDefault="000F3CF8" w:rsidP="00E865E5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017207A" w14:textId="77777777" w:rsidR="000F3CF8" w:rsidRPr="000A6906" w:rsidRDefault="000F3CF8" w:rsidP="00E865E5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A6906">
              <w:rPr>
                <w:b/>
                <w:snapToGrid w:val="0"/>
                <w:color w:val="FFFFFF" w:themeColor="background1"/>
              </w:rPr>
              <w:br w:type="page"/>
              <w:t>GRUPOS E DADOS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245BD23" w14:textId="77777777" w:rsidR="000F3CF8" w:rsidRPr="000A6906" w:rsidRDefault="000F3CF8" w:rsidP="00E865E5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A6906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875D93B" w14:textId="77777777" w:rsidR="000F3CF8" w:rsidRPr="000A6906" w:rsidRDefault="000F3CF8" w:rsidP="00E865E5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A6906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3C1B8D64" w14:textId="77777777" w:rsidR="000F3CF8" w:rsidRPr="000A6906" w:rsidRDefault="000F3CF8" w:rsidP="00E865E5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A6906">
              <w:rPr>
                <w:b/>
                <w:snapToGrid w:val="0"/>
                <w:color w:val="FFFFFF" w:themeColor="background1"/>
              </w:rPr>
              <w:t>TAGS XML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080C10D2" w14:textId="77777777" w:rsidR="000F3CF8" w:rsidRPr="000A6906" w:rsidRDefault="000F3CF8" w:rsidP="00E865E5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A6906">
              <w:rPr>
                <w:b/>
                <w:snapToGrid w:val="0"/>
                <w:color w:val="FFFFFF" w:themeColor="background1"/>
              </w:rPr>
              <w:t>OBSERVAÇÕES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51EDF372" w14:textId="77777777" w:rsidR="000F3CF8" w:rsidRPr="000A6906" w:rsidRDefault="000F3CF8" w:rsidP="00E865E5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A6906">
              <w:rPr>
                <w:b/>
                <w:snapToGrid w:val="0"/>
                <w:color w:val="FFFFFF" w:themeColor="background1"/>
              </w:rPr>
              <w:t>P</w:t>
            </w:r>
          </w:p>
        </w:tc>
      </w:tr>
      <w:tr w:rsidR="000F3CF8" w14:paraId="1579CE65" w14:textId="77777777" w:rsidTr="000857E5">
        <w:trPr>
          <w:trHeight w:val="381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4303E7" w14:textId="77777777" w:rsidR="000F3CF8" w:rsidRDefault="000F3CF8" w:rsidP="00E865E5">
            <w:pPr>
              <w:rPr>
                <w:b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F97FEC" w14:textId="77777777" w:rsidR="000F3CF8" w:rsidRDefault="000F3CF8" w:rsidP="00E865E5">
            <w:r>
              <w:rPr>
                <w:b/>
                <w:bCs/>
                <w:snapToGrid w:val="0"/>
                <w:color w:val="0000FF"/>
              </w:rPr>
              <w:t>CC428A</w:t>
            </w:r>
            <w:r>
              <w:t xml:space="preserve"> 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AD53C2" w14:textId="77777777" w:rsidR="000F3CF8" w:rsidRDefault="000F3CF8" w:rsidP="00E865E5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72F6D7" w14:textId="77777777" w:rsidR="000F3CF8" w:rsidRDefault="000F3CF8" w:rsidP="00E865E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748D3E" w14:textId="77777777" w:rsidR="000F3CF8" w:rsidRDefault="000F3CF8" w:rsidP="00E865E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&lt;CC428A&gt;</w:t>
            </w:r>
            <w:r>
              <w:t xml:space="preserve"> 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5B562B" w14:textId="77777777" w:rsidR="000F3CF8" w:rsidRDefault="000F3CF8" w:rsidP="00E865E5"/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0596DF" w14:textId="77777777" w:rsidR="000F3CF8" w:rsidRDefault="000F3CF8" w:rsidP="00E865E5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0F3CF8" w14:paraId="42C22964" w14:textId="77777777" w:rsidTr="000857E5">
        <w:trPr>
          <w:trHeight w:val="381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EFA306" w14:textId="77777777" w:rsidR="000F3CF8" w:rsidRDefault="000F3CF8" w:rsidP="00E865E5"/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4E0F13" w14:textId="77777777" w:rsidR="000F3CF8" w:rsidRDefault="000F3CF8" w:rsidP="00E865E5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A502FA" w14:textId="77777777" w:rsidR="000F3CF8" w:rsidRDefault="000F3CF8" w:rsidP="00E865E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6FF7B3" w14:textId="77777777" w:rsidR="000F3CF8" w:rsidRDefault="000F3CF8" w:rsidP="00E865E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7E87CA" w14:textId="77777777" w:rsidR="000F3CF8" w:rsidRDefault="000F3CF8" w:rsidP="00E865E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messageHeader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2C0A39" w14:textId="77777777" w:rsidR="000F3CF8" w:rsidRDefault="000F3CF8" w:rsidP="00E865E5"/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91359A" w14:textId="77777777" w:rsidR="000F3CF8" w:rsidRDefault="000F3CF8" w:rsidP="00E865E5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F3CF8" w14:paraId="5EF0FB2C" w14:textId="77777777" w:rsidTr="000857E5">
        <w:trPr>
          <w:trHeight w:val="382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B001" w14:textId="77777777" w:rsidR="000F3CF8" w:rsidRDefault="000F3CF8" w:rsidP="00E865E5"/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E58F" w14:textId="77777777" w:rsidR="000F3CF8" w:rsidRDefault="000F3CF8" w:rsidP="00E865E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9EED" w14:textId="77777777" w:rsidR="000F3CF8" w:rsidRDefault="000F3CF8" w:rsidP="00E865E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CD39" w14:textId="77777777" w:rsidR="000F3CF8" w:rsidRDefault="000F3CF8" w:rsidP="00E865E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0FD3" w14:textId="77777777" w:rsidR="000F3CF8" w:rsidRDefault="000F3CF8" w:rsidP="00E865E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From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DEE7" w14:textId="77777777" w:rsidR="000F3CF8" w:rsidRDefault="000F3CF8" w:rsidP="00E865E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282C" w14:textId="77777777" w:rsidR="000F3CF8" w:rsidRDefault="000F3CF8" w:rsidP="00E865E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3CF8" w14:paraId="05D7CC95" w14:textId="77777777" w:rsidTr="000857E5">
        <w:trPr>
          <w:trHeight w:val="382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A2FF" w14:textId="77777777" w:rsidR="000F3CF8" w:rsidRDefault="000F3CF8" w:rsidP="00E865E5">
            <w:pPr>
              <w:rPr>
                <w:color w:val="000000"/>
                <w:szCs w:val="24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EC94" w14:textId="77777777" w:rsidR="000F3CF8" w:rsidRDefault="000F3CF8" w:rsidP="00E865E5">
            <w:pPr>
              <w:rPr>
                <w:b/>
                <w:bCs/>
                <w:color w:val="000000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Cs w:val="24"/>
              </w:rPr>
              <w:t>Receptor</w:t>
            </w:r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985E" w14:textId="77777777" w:rsidR="000F3CF8" w:rsidRDefault="000F3CF8" w:rsidP="00E865E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4D99" w14:textId="77777777" w:rsidR="000F3CF8" w:rsidRDefault="000F3CF8" w:rsidP="00E865E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E5BD" w14:textId="77777777" w:rsidR="000F3CF8" w:rsidRDefault="000F3CF8" w:rsidP="00E865E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E4093" w14:textId="77777777" w:rsidR="000F3CF8" w:rsidRDefault="000F3CF8" w:rsidP="00E865E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3B17" w14:textId="77777777" w:rsidR="000F3CF8" w:rsidRDefault="000F3CF8" w:rsidP="00E865E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3CF8" w14:paraId="573BEFF7" w14:textId="77777777" w:rsidTr="000857E5">
        <w:trPr>
          <w:trHeight w:val="382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20D5" w14:textId="77777777" w:rsidR="000F3CF8" w:rsidRDefault="000F3CF8" w:rsidP="00E865E5">
            <w:pPr>
              <w:rPr>
                <w:color w:val="000000"/>
                <w:szCs w:val="24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867C4" w14:textId="77777777" w:rsidR="000F3CF8" w:rsidRDefault="000F3CF8" w:rsidP="00E865E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A29F" w14:textId="77777777" w:rsidR="000F3CF8" w:rsidRDefault="000F3CF8" w:rsidP="00E865E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86E20" w14:textId="77777777" w:rsidR="000F3CF8" w:rsidRDefault="000F3CF8" w:rsidP="00E865E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9C97" w14:textId="77777777" w:rsidR="000F3CF8" w:rsidRDefault="000F3CF8" w:rsidP="00E865E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SendingDateAndTime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13F7" w14:textId="77777777" w:rsidR="000F3CF8" w:rsidRDefault="000F3CF8" w:rsidP="00E865E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ACAC" w14:textId="77777777" w:rsidR="000F3CF8" w:rsidRDefault="000F3CF8" w:rsidP="00E865E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3CF8" w14:paraId="11C63450" w14:textId="77777777" w:rsidTr="000857E5">
        <w:trPr>
          <w:trHeight w:val="382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BA63" w14:textId="77777777" w:rsidR="000F3CF8" w:rsidRDefault="000F3CF8" w:rsidP="00E865E5">
            <w:pPr>
              <w:rPr>
                <w:color w:val="000000"/>
                <w:szCs w:val="24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831C4" w14:textId="77777777" w:rsidR="000F3CF8" w:rsidRDefault="000F3CF8" w:rsidP="00E865E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A2930" w14:textId="77777777" w:rsidR="000F3CF8" w:rsidRDefault="000F3CF8" w:rsidP="00E865E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C904" w14:textId="77777777" w:rsidR="000F3CF8" w:rsidRDefault="000F3CF8" w:rsidP="00E865E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693C" w14:textId="77777777" w:rsidR="000F3CF8" w:rsidRDefault="000F3CF8" w:rsidP="00E865E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E0EA" w14:textId="77777777" w:rsidR="000F3CF8" w:rsidRDefault="000F3CF8" w:rsidP="00E865E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3ABC" w14:textId="77777777" w:rsidR="000F3CF8" w:rsidRDefault="000F3CF8" w:rsidP="00E865E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3CF8" w14:paraId="73BC9B0B" w14:textId="77777777" w:rsidTr="000857E5">
        <w:trPr>
          <w:trHeight w:val="382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97D5" w14:textId="77777777" w:rsidR="000F3CF8" w:rsidRDefault="000F3CF8" w:rsidP="00E865E5">
            <w:pPr>
              <w:rPr>
                <w:color w:val="000000"/>
                <w:szCs w:val="24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BE1E" w14:textId="77777777" w:rsidR="000F3CF8" w:rsidRDefault="000F3CF8" w:rsidP="00E865E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4291" w14:textId="77777777" w:rsidR="000F3CF8" w:rsidRDefault="000F3CF8" w:rsidP="00E865E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7AF5" w14:textId="77777777" w:rsidR="000F3CF8" w:rsidRDefault="000F3CF8" w:rsidP="00E865E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F161" w14:textId="77777777" w:rsidR="000F3CF8" w:rsidRDefault="000F3CF8" w:rsidP="00E865E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F120" w14:textId="77777777" w:rsidR="000F3CF8" w:rsidRDefault="000F3CF8" w:rsidP="00E865E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3F20" w14:textId="77777777" w:rsidR="000F3CF8" w:rsidRDefault="000F3CF8" w:rsidP="00E865E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3CF8" w14:paraId="35481D6F" w14:textId="77777777" w:rsidTr="000857E5">
        <w:trPr>
          <w:trHeight w:val="382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EED5" w14:textId="77777777" w:rsidR="000F3CF8" w:rsidRDefault="000F3CF8" w:rsidP="00E865E5">
            <w:pPr>
              <w:rPr>
                <w:color w:val="000000"/>
                <w:szCs w:val="24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2257" w14:textId="77777777" w:rsidR="000F3CF8" w:rsidRDefault="000F3CF8" w:rsidP="00E865E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4FF4" w14:textId="77777777" w:rsidR="000F3CF8" w:rsidRDefault="000F3CF8" w:rsidP="00E865E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1025" w14:textId="77777777" w:rsidR="000F3CF8" w:rsidRDefault="000F3CF8" w:rsidP="00E865E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2061" w14:textId="77777777" w:rsidR="000F3CF8" w:rsidRDefault="000F3CF8" w:rsidP="00E865E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CorrelationID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BE0E9" w14:textId="77777777" w:rsidR="000F3CF8" w:rsidRDefault="000F3CF8" w:rsidP="00E865E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22EA" w14:textId="77777777" w:rsidR="000F3CF8" w:rsidRDefault="000F3CF8" w:rsidP="00E865E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3CF8" w14:paraId="03B8B956" w14:textId="77777777" w:rsidTr="000857E5">
        <w:trPr>
          <w:trHeight w:val="381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9E0E88" w14:textId="77777777" w:rsidR="000F3CF8" w:rsidRDefault="000F3CF8" w:rsidP="00E865E5">
            <w:pPr>
              <w:rPr>
                <w:color w:val="000000"/>
                <w:szCs w:val="24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A03DC4" w14:textId="77777777" w:rsidR="000F3CF8" w:rsidRDefault="000F3CF8" w:rsidP="00E865E5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6E512E" w14:textId="77777777" w:rsidR="000F3CF8" w:rsidRDefault="000F3CF8" w:rsidP="00E865E5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2D4EC3" w14:textId="77777777" w:rsidR="000F3CF8" w:rsidRDefault="000F3CF8" w:rsidP="00E865E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33952F" w14:textId="77777777" w:rsidR="000F3CF8" w:rsidRDefault="000F3CF8" w:rsidP="00E865E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ImportOperation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EF2023" w14:textId="77777777" w:rsidR="000F3CF8" w:rsidRDefault="000F3CF8" w:rsidP="00E865E5"/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B0C66A" w14:textId="77777777" w:rsidR="000F3CF8" w:rsidRDefault="000F3CF8" w:rsidP="00E865E5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F3CF8" w14:paraId="79FA59BE" w14:textId="77777777" w:rsidTr="000857E5">
        <w:trPr>
          <w:trHeight w:val="382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D023" w14:textId="77777777" w:rsidR="000F3CF8" w:rsidRDefault="000F3CF8" w:rsidP="00E865E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BBE3" w14:textId="77777777" w:rsidR="000F3CF8" w:rsidRDefault="000F3CF8" w:rsidP="00E865E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BFE4" w14:textId="77777777" w:rsidR="000F3CF8" w:rsidRDefault="000F3CF8" w:rsidP="00E865E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7227" w14:textId="77777777" w:rsidR="000F3CF8" w:rsidRDefault="000F3CF8" w:rsidP="00E865E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4AB0" w14:textId="77777777" w:rsidR="000F3CF8" w:rsidRDefault="000F3CF8" w:rsidP="00E865E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DB57ED">
              <w:rPr>
                <w:b/>
                <w:bCs/>
                <w:snapToGrid w:val="0"/>
                <w:szCs w:val="24"/>
              </w:rPr>
              <w:t>importCustomsOffice</w:t>
            </w:r>
            <w:proofErr w:type="spellEnd"/>
            <w:r w:rsidRPr="00DB57ED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19FB" w14:textId="77777777" w:rsidR="000F3CF8" w:rsidRDefault="000F3CF8" w:rsidP="00E865E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7612" w14:textId="77777777" w:rsidR="000F3CF8" w:rsidRDefault="000F3CF8" w:rsidP="00E865E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3CF8" w14:paraId="08733C50" w14:textId="77777777" w:rsidTr="000857E5">
        <w:trPr>
          <w:trHeight w:val="382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B9A0" w14:textId="77777777" w:rsidR="000F3CF8" w:rsidRDefault="000F3CF8" w:rsidP="00E865E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12 09 000 000 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DC4F" w14:textId="77777777" w:rsidR="000F3CF8" w:rsidRDefault="000F3CF8" w:rsidP="00E865E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 local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8A7B" w14:textId="77777777" w:rsidR="000F3CF8" w:rsidRDefault="000F3CF8" w:rsidP="00E865E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6AF9" w14:textId="77777777" w:rsidR="000F3CF8" w:rsidRDefault="000F3CF8" w:rsidP="00E865E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an..22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793" w14:textId="77777777" w:rsidR="000F3CF8" w:rsidRDefault="000F3CF8" w:rsidP="00E865E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&lt;LRN&gt;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996D" w14:textId="77777777" w:rsidR="000F3CF8" w:rsidRDefault="000F3CF8" w:rsidP="00E865E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E16F" w14:textId="77777777" w:rsidR="000F3CF8" w:rsidRDefault="000F3CF8" w:rsidP="00E865E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3CF8" w14:paraId="6B94DB7F" w14:textId="77777777" w:rsidTr="000857E5">
        <w:trPr>
          <w:trHeight w:val="382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8C7F" w14:textId="77777777" w:rsidR="000F3CF8" w:rsidRDefault="000F3CF8" w:rsidP="00E865E5">
            <w:pPr>
              <w:rPr>
                <w:color w:val="000000"/>
                <w:szCs w:val="24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D043" w14:textId="77777777" w:rsidR="000F3CF8" w:rsidRPr="000A6906" w:rsidRDefault="000F3CF8" w:rsidP="00E865E5">
            <w:pPr>
              <w:rPr>
                <w:b/>
                <w:bCs/>
                <w:color w:val="000000"/>
                <w:szCs w:val="24"/>
              </w:rPr>
            </w:pPr>
            <w:r w:rsidRPr="000A6906">
              <w:rPr>
                <w:b/>
                <w:bCs/>
                <w:color w:val="000000"/>
                <w:szCs w:val="24"/>
              </w:rPr>
              <w:t>Número de registo da declaração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51F0" w14:textId="77777777" w:rsidR="000F3CF8" w:rsidRDefault="000F3CF8" w:rsidP="00E865E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357D" w14:textId="77777777" w:rsidR="000F3CF8" w:rsidRDefault="000F3CF8" w:rsidP="00E865E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B2F6" w14:textId="77777777" w:rsidR="000F3CF8" w:rsidRDefault="000F3CF8" w:rsidP="00E865E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customsRegistrationNumber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43D5" w14:textId="77777777" w:rsidR="000F3CF8" w:rsidRDefault="000F3CF8" w:rsidP="00E865E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329F" w14:textId="77777777" w:rsidR="000F3CF8" w:rsidRDefault="000F3CF8" w:rsidP="00E865E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3CF8" w14:paraId="3D6428CF" w14:textId="77777777" w:rsidTr="000857E5">
        <w:trPr>
          <w:trHeight w:val="382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79E4" w14:textId="77777777" w:rsidR="000F3CF8" w:rsidRDefault="000F3CF8" w:rsidP="00E865E5">
            <w:pPr>
              <w:rPr>
                <w:color w:val="000000"/>
                <w:szCs w:val="24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0940" w14:textId="77777777" w:rsidR="000F3CF8" w:rsidRDefault="000F3CF8" w:rsidP="00E865E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MRN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9CBE4" w14:textId="77777777" w:rsidR="000F3CF8" w:rsidRDefault="000F3CF8" w:rsidP="00E865E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DC8B" w14:textId="77777777" w:rsidR="000F3CF8" w:rsidRDefault="000F3CF8" w:rsidP="00E865E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9DDC" w14:textId="77777777" w:rsidR="000F3CF8" w:rsidRDefault="000F3CF8" w:rsidP="00E865E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&lt;MRN&gt;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C0D6" w14:textId="77777777" w:rsidR="000F3CF8" w:rsidRDefault="000F3CF8" w:rsidP="00E865E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A942" w14:textId="77777777" w:rsidR="000F3CF8" w:rsidRDefault="000F3CF8" w:rsidP="00E865E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3CF8" w14:paraId="6AA2A579" w14:textId="77777777" w:rsidTr="000857E5">
        <w:trPr>
          <w:trHeight w:val="382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E7340" w14:textId="77777777" w:rsidR="000F3CF8" w:rsidRDefault="000F3CF8" w:rsidP="00E865E5">
            <w:pPr>
              <w:rPr>
                <w:color w:val="000000"/>
                <w:szCs w:val="24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4739" w14:textId="77777777" w:rsidR="000F3CF8" w:rsidRPr="000A6906" w:rsidRDefault="000F3CF8" w:rsidP="00E865E5">
            <w:pPr>
              <w:rPr>
                <w:b/>
                <w:bCs/>
                <w:color w:val="000000"/>
              </w:rPr>
            </w:pPr>
            <w:r w:rsidRPr="203845D1">
              <w:rPr>
                <w:b/>
                <w:bCs/>
                <w:color w:val="000000" w:themeColor="text1"/>
              </w:rPr>
              <w:t>Data e hora de aceitação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41E7" w14:textId="77777777" w:rsidR="000F3CF8" w:rsidRDefault="000F3CF8" w:rsidP="00E865E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1FD8" w14:textId="77777777" w:rsidR="000F3CF8" w:rsidRDefault="000F3CF8" w:rsidP="00E865E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9503" w14:textId="77777777" w:rsidR="000F3CF8" w:rsidRDefault="000F3CF8" w:rsidP="00E865E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declarationAcceptanceDateAndTime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54B2A" w14:textId="77777777" w:rsidR="000F3CF8" w:rsidRDefault="000F3CF8" w:rsidP="00E865E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5124" w14:textId="77777777" w:rsidR="000F3CF8" w:rsidRDefault="000F3CF8" w:rsidP="00E865E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3CF8" w14:paraId="18EC12E2" w14:textId="77777777" w:rsidTr="000857E5">
        <w:trPr>
          <w:trHeight w:val="381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B2F329" w14:textId="77777777" w:rsidR="000F3CF8" w:rsidRDefault="000F3CF8" w:rsidP="00E865E5">
            <w:pPr>
              <w:jc w:val="center"/>
            </w:pPr>
            <w:r>
              <w:rPr>
                <w:snapToGrid w:val="0"/>
                <w:color w:val="0000FF"/>
              </w:rPr>
              <w:t xml:space="preserve">17 10 000 000 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2774C9" w14:textId="77777777" w:rsidR="000F3CF8" w:rsidRPr="000A6906" w:rsidRDefault="000F3CF8" w:rsidP="00E865E5">
            <w:r w:rsidRPr="000A6906">
              <w:rPr>
                <w:b/>
                <w:bCs/>
                <w:snapToGrid w:val="0"/>
                <w:color w:val="0000FF"/>
              </w:rPr>
              <w:t>Estância aduaneira de supervisão/controlo</w:t>
            </w:r>
            <w:r w:rsidRPr="000A6906">
              <w:t xml:space="preserve"> 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B83DD4" w14:textId="77777777" w:rsidR="000F3CF8" w:rsidRDefault="000F3CF8" w:rsidP="00E865E5">
            <w:pPr>
              <w:jc w:val="center"/>
            </w:pPr>
            <w:r w:rsidRPr="00F86B40">
              <w:rPr>
                <w:snapToGrid w:val="0"/>
                <w:color w:val="0000FF"/>
              </w:rPr>
              <w:t xml:space="preserve">C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28BCC3" w14:textId="77777777" w:rsidR="000F3CF8" w:rsidRDefault="000F3CF8" w:rsidP="00E865E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DE815F" w14:textId="77777777" w:rsidR="000F3CF8" w:rsidRDefault="000F3CF8" w:rsidP="00E865E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SupervisingCustomsOffice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15EF01" w14:textId="77777777" w:rsidR="000F3CF8" w:rsidRDefault="000F3CF8" w:rsidP="00E865E5"/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7EDCDE" w14:textId="77777777" w:rsidR="000F3CF8" w:rsidRDefault="000F3CF8" w:rsidP="00E865E5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F3CF8" w14:paraId="34705E65" w14:textId="77777777" w:rsidTr="000857E5">
        <w:trPr>
          <w:trHeight w:val="382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2099" w14:textId="77777777" w:rsidR="000F3CF8" w:rsidRDefault="000F3CF8" w:rsidP="00E865E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17 10 001 000 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65C6" w14:textId="77777777" w:rsidR="000F3CF8" w:rsidRDefault="000F3CF8" w:rsidP="00E865E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52EC1" w14:textId="77777777" w:rsidR="000F3CF8" w:rsidRDefault="000F3CF8" w:rsidP="00E865E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6314" w14:textId="77777777" w:rsidR="000F3CF8" w:rsidRDefault="000F3CF8" w:rsidP="00E865E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BC3F" w14:textId="77777777" w:rsidR="000F3CF8" w:rsidRDefault="000F3CF8" w:rsidP="00E865E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AFC0" w14:textId="77777777" w:rsidR="000F3CF8" w:rsidRDefault="000F3CF8" w:rsidP="00E865E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440C" w14:textId="77777777" w:rsidR="000F3CF8" w:rsidRDefault="000F3CF8" w:rsidP="00E865E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3CF8" w14:paraId="11DBCB2E" w14:textId="77777777" w:rsidTr="000857E5">
        <w:trPr>
          <w:trHeight w:val="381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E220F5" w14:textId="77777777" w:rsidR="000F3CF8" w:rsidRDefault="000F3CF8" w:rsidP="00E865E5">
            <w:pPr>
              <w:jc w:val="center"/>
            </w:pPr>
            <w:r>
              <w:rPr>
                <w:snapToGrid w:val="0"/>
                <w:color w:val="0000FF"/>
              </w:rPr>
              <w:lastRenderedPageBreak/>
              <w:t xml:space="preserve">13 05 000 000 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172FCB" w14:textId="77777777" w:rsidR="000F3CF8" w:rsidRDefault="000F3CF8" w:rsidP="00E865E5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9161F4" w14:textId="77777777" w:rsidR="000F3CF8" w:rsidRDefault="000F3CF8" w:rsidP="00E865E5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679400" w14:textId="77777777" w:rsidR="000F3CF8" w:rsidRDefault="000F3CF8" w:rsidP="00E865E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A58CFC" w14:textId="77777777" w:rsidR="000F3CF8" w:rsidRDefault="000F3CF8" w:rsidP="00E865E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Declarant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1E4FE1" w14:textId="77777777" w:rsidR="000F3CF8" w:rsidRDefault="000F3CF8" w:rsidP="00E865E5"/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EB244A" w14:textId="77777777" w:rsidR="000F3CF8" w:rsidRDefault="000F3CF8" w:rsidP="00E865E5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F3CF8" w14:paraId="45D60EDD" w14:textId="77777777" w:rsidTr="000857E5">
        <w:trPr>
          <w:trHeight w:val="382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E6DB3" w14:textId="77777777" w:rsidR="000F3CF8" w:rsidRDefault="000F3CF8" w:rsidP="00E865E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13 05 017 000 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503F" w14:textId="77777777" w:rsidR="000F3CF8" w:rsidRDefault="000F3CF8" w:rsidP="00E865E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455F" w14:textId="77777777" w:rsidR="000F3CF8" w:rsidRDefault="000F3CF8" w:rsidP="00E865E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281A" w14:textId="77777777" w:rsidR="000F3CF8" w:rsidRDefault="000F3CF8" w:rsidP="00E865E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3813" w14:textId="77777777" w:rsidR="000F3CF8" w:rsidRDefault="000F3CF8" w:rsidP="00E865E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0773" w14:textId="77777777" w:rsidR="000F3CF8" w:rsidRDefault="000F3CF8" w:rsidP="00E865E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7262" w14:textId="77777777" w:rsidR="000F3CF8" w:rsidRDefault="000F3CF8" w:rsidP="00E865E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3CF8" w14:paraId="450877B7" w14:textId="77777777" w:rsidTr="000857E5">
        <w:trPr>
          <w:trHeight w:val="382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51877" w14:textId="77777777" w:rsidR="000F3CF8" w:rsidRDefault="000F3CF8" w:rsidP="00E865E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13 05 016 000 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6174" w14:textId="77777777" w:rsidR="000F3CF8" w:rsidRDefault="000F3CF8" w:rsidP="00E865E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F58E8" w14:textId="77777777" w:rsidR="000F3CF8" w:rsidRDefault="000F3CF8" w:rsidP="00E865E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2BE34" w14:textId="77777777" w:rsidR="000F3CF8" w:rsidRDefault="000F3CF8" w:rsidP="00E865E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CFE5" w14:textId="77777777" w:rsidR="000F3CF8" w:rsidRDefault="000F3CF8" w:rsidP="00E865E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598A" w14:textId="77777777" w:rsidR="000F3CF8" w:rsidRDefault="000F3CF8" w:rsidP="00E865E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B257" w14:textId="77777777" w:rsidR="000F3CF8" w:rsidRDefault="000F3CF8" w:rsidP="00E865E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3CF8" w14:paraId="3D0252F4" w14:textId="77777777" w:rsidTr="000857E5">
        <w:trPr>
          <w:trHeight w:val="381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E58596" w14:textId="77777777" w:rsidR="000F3CF8" w:rsidRDefault="000F3CF8" w:rsidP="00E865E5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42D117" w14:textId="77777777" w:rsidR="000F3CF8" w:rsidRDefault="000F3CF8" w:rsidP="00E865E5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5C341A" w14:textId="77777777" w:rsidR="000F3CF8" w:rsidRDefault="000F3CF8" w:rsidP="00E865E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478DA2" w14:textId="77777777" w:rsidR="000F3CF8" w:rsidRDefault="000F3CF8" w:rsidP="00E865E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113E92" w14:textId="77777777" w:rsidR="000F3CF8" w:rsidRDefault="000F3CF8" w:rsidP="00E865E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9A1BCA" w14:textId="77777777" w:rsidR="000F3CF8" w:rsidRDefault="000F3CF8" w:rsidP="00E865E5"/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29006E" w14:textId="77777777" w:rsidR="000F3CF8" w:rsidRDefault="000F3CF8" w:rsidP="00E865E5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F3CF8" w14:paraId="4E629608" w14:textId="77777777" w:rsidTr="000857E5">
        <w:trPr>
          <w:trHeight w:val="382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3010" w14:textId="77777777" w:rsidR="000F3CF8" w:rsidRDefault="000F3CF8" w:rsidP="00E865E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8BFD" w14:textId="77777777" w:rsidR="000F3CF8" w:rsidRDefault="000F3CF8" w:rsidP="00E865E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28E6" w14:textId="77777777" w:rsidR="000F3CF8" w:rsidRDefault="000F3CF8" w:rsidP="00E865E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DE0A" w14:textId="77777777" w:rsidR="000F3CF8" w:rsidRDefault="000F3CF8" w:rsidP="00E865E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0159" w14:textId="77777777" w:rsidR="000F3CF8" w:rsidRDefault="000F3CF8" w:rsidP="00E865E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7366" w14:textId="77777777" w:rsidR="000F3CF8" w:rsidRDefault="000F3CF8" w:rsidP="00E865E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CF25" w14:textId="77777777" w:rsidR="000F3CF8" w:rsidRDefault="000F3CF8" w:rsidP="00E865E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F3CF8" w14:paraId="38AE5BC6" w14:textId="77777777" w:rsidTr="000857E5">
        <w:trPr>
          <w:trHeight w:val="382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97B5" w14:textId="77777777" w:rsidR="000F3CF8" w:rsidRDefault="000F3CF8" w:rsidP="00E865E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DCAF" w14:textId="77777777" w:rsidR="000F3CF8" w:rsidRDefault="000F3CF8" w:rsidP="00E865E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90EEC" w14:textId="77777777" w:rsidR="000F3CF8" w:rsidRDefault="000F3CF8" w:rsidP="00E865E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5C68" w14:textId="77777777" w:rsidR="000F3CF8" w:rsidRDefault="000F3CF8" w:rsidP="00E865E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F878" w14:textId="77777777" w:rsidR="000F3CF8" w:rsidRDefault="000F3CF8" w:rsidP="00E865E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E2A6" w14:textId="77777777" w:rsidR="000F3CF8" w:rsidRDefault="000F3CF8" w:rsidP="00E865E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9F9F" w14:textId="77777777" w:rsidR="000F3CF8" w:rsidRDefault="000F3CF8" w:rsidP="00E865E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F3CF8" w14:paraId="112CEF87" w14:textId="77777777" w:rsidTr="000857E5">
        <w:trPr>
          <w:trHeight w:val="382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87F1" w14:textId="77777777" w:rsidR="000F3CF8" w:rsidRDefault="000F3CF8" w:rsidP="00E865E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D967" w14:textId="77777777" w:rsidR="000F3CF8" w:rsidRDefault="000F3CF8" w:rsidP="00E865E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2EBE" w14:textId="77777777" w:rsidR="000F3CF8" w:rsidRDefault="000F3CF8" w:rsidP="00E865E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FF33" w14:textId="77777777" w:rsidR="000F3CF8" w:rsidRDefault="000F3CF8" w:rsidP="00E865E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08A4" w14:textId="77777777" w:rsidR="000F3CF8" w:rsidRDefault="000F3CF8" w:rsidP="00E865E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34F80" w14:textId="77777777" w:rsidR="000F3CF8" w:rsidRDefault="000F3CF8" w:rsidP="00E865E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A5C2" w14:textId="77777777" w:rsidR="000F3CF8" w:rsidRDefault="000F3CF8" w:rsidP="00E865E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F3CF8" w14:paraId="76556D3C" w14:textId="77777777" w:rsidTr="000857E5">
        <w:trPr>
          <w:trHeight w:val="382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BEAD" w14:textId="77777777" w:rsidR="000F3CF8" w:rsidRDefault="000F3CF8" w:rsidP="00E865E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13 05 018 020 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A1E7" w14:textId="77777777" w:rsidR="000F3CF8" w:rsidRDefault="000F3CF8" w:rsidP="00E865E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7F775" w14:textId="77777777" w:rsidR="000F3CF8" w:rsidRDefault="000F3CF8" w:rsidP="00E865E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037E" w14:textId="77777777" w:rsidR="000F3CF8" w:rsidRDefault="000F3CF8" w:rsidP="00E865E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D741" w14:textId="77777777" w:rsidR="000F3CF8" w:rsidRDefault="000F3CF8" w:rsidP="00E865E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DAB1" w14:textId="77777777" w:rsidR="000F3CF8" w:rsidRDefault="000F3CF8" w:rsidP="00E865E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B785C" w14:textId="77777777" w:rsidR="000F3CF8" w:rsidRDefault="000F3CF8" w:rsidP="00E865E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F3CF8" w14:paraId="7AB954C7" w14:textId="77777777" w:rsidTr="000857E5">
        <w:trPr>
          <w:trHeight w:val="381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4C94E7" w14:textId="77777777" w:rsidR="000F3CF8" w:rsidRDefault="000F3CF8" w:rsidP="00E865E5">
            <w:pPr>
              <w:jc w:val="center"/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F9305F" w14:textId="77777777" w:rsidR="000F3CF8" w:rsidRDefault="000F3CF8" w:rsidP="00E865E5"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C166CF" w14:textId="77777777" w:rsidR="000F3CF8" w:rsidRDefault="000F3CF8" w:rsidP="00E865E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91D2D2" w14:textId="77777777" w:rsidR="000F3CF8" w:rsidRDefault="000F3CF8" w:rsidP="00E865E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516E91" w14:textId="77777777" w:rsidR="000F3CF8" w:rsidRDefault="000F3CF8" w:rsidP="00E865E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Representative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0BBE4A" w14:textId="77777777" w:rsidR="000F3CF8" w:rsidRDefault="000F3CF8" w:rsidP="00E865E5"/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900269" w14:textId="77777777" w:rsidR="000F3CF8" w:rsidRDefault="000F3CF8" w:rsidP="00E865E5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F3CF8" w14:paraId="5B83C190" w14:textId="77777777" w:rsidTr="000857E5">
        <w:trPr>
          <w:trHeight w:val="382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3FF1" w14:textId="77777777" w:rsidR="000F3CF8" w:rsidRDefault="000F3CF8" w:rsidP="00E865E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DEE3" w14:textId="77777777" w:rsidR="000F3CF8" w:rsidRDefault="000F3CF8" w:rsidP="00E865E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783E" w14:textId="77777777" w:rsidR="000F3CF8" w:rsidRDefault="000F3CF8" w:rsidP="00E865E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AAD5" w14:textId="77777777" w:rsidR="000F3CF8" w:rsidRDefault="000F3CF8" w:rsidP="00E865E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6BB9" w14:textId="77777777" w:rsidR="000F3CF8" w:rsidRDefault="000F3CF8" w:rsidP="00E865E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507A" w14:textId="77777777" w:rsidR="000F3CF8" w:rsidRDefault="000F3CF8" w:rsidP="00E865E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58F6" w14:textId="77777777" w:rsidR="000F3CF8" w:rsidRDefault="000F3CF8" w:rsidP="00E865E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F3CF8" w14:paraId="3D05993A" w14:textId="77777777" w:rsidTr="000857E5">
        <w:trPr>
          <w:trHeight w:val="382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963D" w14:textId="77777777" w:rsidR="000F3CF8" w:rsidRDefault="000F3CF8" w:rsidP="00E865E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13 06 030 000 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95B3" w14:textId="77777777" w:rsidR="000F3CF8" w:rsidRDefault="000F3CF8" w:rsidP="00E865E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8D151" w14:textId="77777777" w:rsidR="000F3CF8" w:rsidRDefault="000F3CF8" w:rsidP="00E865E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C960" w14:textId="77777777" w:rsidR="000F3CF8" w:rsidRDefault="000F3CF8" w:rsidP="00E865E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1D27" w14:textId="77777777" w:rsidR="000F3CF8" w:rsidRDefault="000F3CF8" w:rsidP="00E865E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1A44" w14:textId="77777777" w:rsidR="000F3CF8" w:rsidRDefault="000F3CF8" w:rsidP="00E865E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65E9" w14:textId="77777777" w:rsidR="000F3CF8" w:rsidRDefault="000F3CF8" w:rsidP="007022F3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</w:tbl>
    <w:p w14:paraId="5A3F5A64" w14:textId="5B3B7B85" w:rsidR="004F7761" w:rsidRDefault="007022F3" w:rsidP="007022F3">
      <w:pPr>
        <w:pStyle w:val="Legenda"/>
        <w:jc w:val="center"/>
        <w:sectPr w:rsidR="004F7761" w:rsidSect="00351E87">
          <w:headerReference w:type="even" r:id="rId21"/>
          <w:footerReference w:type="even" r:id="rId22"/>
          <w:headerReference w:type="first" r:id="rId23"/>
          <w:footerReference w:type="first" r:id="rId24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  <w:bookmarkStart w:id="4" w:name="_Toc128404252"/>
      <w:r>
        <w:t xml:space="preserve">Tabela </w:t>
      </w:r>
      <w:fldSimple w:instr=" SEQ Tabela \* ARABIC ">
        <w:r>
          <w:rPr>
            <w:noProof/>
          </w:rPr>
          <w:t>1</w:t>
        </w:r>
      </w:fldSimple>
      <w:r>
        <w:t xml:space="preserve"> – elementos de dados da mensagem cc428a</w:t>
      </w:r>
      <w:bookmarkEnd w:id="4"/>
    </w:p>
    <w:p w14:paraId="625CE23C" w14:textId="77777777" w:rsidR="00B86E26" w:rsidRPr="00C35F7D" w:rsidRDefault="00B86E26" w:rsidP="00B86E26">
      <w:pPr>
        <w:pStyle w:val="Ttulo1"/>
        <w:numPr>
          <w:ilvl w:val="0"/>
          <w:numId w:val="34"/>
        </w:numPr>
        <w:tabs>
          <w:tab w:val="clear" w:pos="720"/>
        </w:tabs>
        <w:ind w:left="432" w:hanging="432"/>
      </w:pPr>
      <w:bookmarkStart w:id="5" w:name="_Toc107238333"/>
      <w:bookmarkStart w:id="6" w:name="_Toc127538808"/>
      <w:r w:rsidRPr="00C35F7D">
        <w:lastRenderedPageBreak/>
        <w:t>Legenda</w:t>
      </w:r>
      <w:bookmarkEnd w:id="5"/>
      <w:bookmarkEnd w:id="6"/>
    </w:p>
    <w:p w14:paraId="7B0BC8CA" w14:textId="77777777" w:rsidR="007022F3" w:rsidRDefault="007022F3" w:rsidP="007022F3">
      <w:pPr>
        <w:spacing w:before="120" w:after="0" w:line="360" w:lineRule="auto"/>
        <w:ind w:left="357"/>
        <w:rPr>
          <w:b/>
        </w:rPr>
      </w:pPr>
    </w:p>
    <w:p w14:paraId="16CB8437" w14:textId="0E33FA08" w:rsidR="00CA271A" w:rsidRDefault="00CA271A" w:rsidP="00CA271A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E.D.</w:t>
      </w:r>
    </w:p>
    <w:p w14:paraId="189BF0D9" w14:textId="77777777" w:rsidR="00CA271A" w:rsidRPr="004E460D" w:rsidRDefault="00CA271A" w:rsidP="00CA271A">
      <w:pPr>
        <w:numPr>
          <w:ilvl w:val="0"/>
          <w:numId w:val="36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31737785" w14:textId="77777777" w:rsidR="00CA271A" w:rsidRDefault="00CA271A" w:rsidP="00CA271A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GRUPOS E DADOS:</w:t>
      </w:r>
    </w:p>
    <w:p w14:paraId="35BCF61E" w14:textId="77777777" w:rsidR="00CA271A" w:rsidRDefault="00CA271A" w:rsidP="00CA271A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2D3ABDB5" w14:textId="77777777" w:rsidR="00CA271A" w:rsidRDefault="00CA271A" w:rsidP="00CA271A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O/C/F:</w:t>
      </w:r>
    </w:p>
    <w:p w14:paraId="418C964E" w14:textId="77777777" w:rsidR="00CA271A" w:rsidRDefault="00CA271A" w:rsidP="00CA271A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496F081A" w14:textId="77777777" w:rsidR="00CA271A" w:rsidRDefault="00CA271A" w:rsidP="00CA271A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43969826" w14:textId="77777777" w:rsidR="00CA271A" w:rsidRDefault="00CA271A" w:rsidP="00CA271A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0357C752" w14:textId="77777777" w:rsidR="00CA271A" w:rsidRDefault="00CA271A" w:rsidP="00CA271A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59863C46" w14:textId="77777777" w:rsidR="00CA271A" w:rsidRDefault="00CA271A" w:rsidP="00CA271A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TIPO:</w:t>
      </w:r>
    </w:p>
    <w:p w14:paraId="0DC33F12" w14:textId="77777777" w:rsidR="00CA271A" w:rsidRDefault="00CA271A" w:rsidP="00CA271A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16574FC3" w14:textId="77777777" w:rsidR="00CA271A" w:rsidRDefault="00CA271A" w:rsidP="00CA271A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an</w:t>
      </w:r>
      <w:proofErr w:type="spellEnd"/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2E9BA47D" w14:textId="77777777" w:rsidR="00CA271A" w:rsidRDefault="00CA271A" w:rsidP="00CA271A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24020F2D" w14:textId="77777777" w:rsidR="00CA271A" w:rsidRDefault="00CA271A" w:rsidP="00CA271A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7E0CFAEC" w14:textId="77777777" w:rsidR="00CA271A" w:rsidRDefault="00CA271A" w:rsidP="00CA271A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caracter;</w:t>
      </w:r>
    </w:p>
    <w:p w14:paraId="53033E2C" w14:textId="77777777" w:rsidR="00CA271A" w:rsidRDefault="00CA271A" w:rsidP="00CA271A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3E75035D" w14:textId="77777777" w:rsidR="00CA271A" w:rsidRDefault="00CA271A" w:rsidP="00CA271A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 xml:space="preserve">data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(AAAA-MM-DD)</w:t>
      </w:r>
    </w:p>
    <w:p w14:paraId="2A0ED769" w14:textId="77777777" w:rsidR="00CA271A" w:rsidRDefault="00CA271A" w:rsidP="00CA271A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dateTime</w:t>
      </w:r>
      <w:proofErr w:type="spellEnd"/>
      <w:r>
        <w:rPr>
          <w:b/>
        </w:rPr>
        <w:t xml:space="preserve"> -&gt; </w:t>
      </w:r>
      <w:r>
        <w:rPr>
          <w:bCs/>
        </w:rPr>
        <w:t xml:space="preserve">data/hora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AAAA-MM-DDThh:mm:ss</w:t>
      </w:r>
      <w:proofErr w:type="spellEnd"/>
      <w:r>
        <w:rPr>
          <w:bCs/>
        </w:rPr>
        <w:t>[-</w:t>
      </w:r>
      <w:proofErr w:type="spellStart"/>
      <w:r>
        <w:rPr>
          <w:bCs/>
        </w:rPr>
        <w:t>mm:mm</w:t>
      </w:r>
      <w:proofErr w:type="spellEnd"/>
      <w:r>
        <w:rPr>
          <w:bCs/>
        </w:rPr>
        <w:t>])</w:t>
      </w:r>
    </w:p>
    <w:p w14:paraId="166A9BB5" w14:textId="77777777" w:rsidR="00CA271A" w:rsidRDefault="00CA271A" w:rsidP="00CA271A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bookmarkStart w:id="7" w:name="_Hlk105410777"/>
      <w:r w:rsidRPr="00D5123A">
        <w:rPr>
          <w:b/>
        </w:rPr>
        <w:t>TAGS</w:t>
      </w:r>
      <w:r>
        <w:rPr>
          <w:b/>
        </w:rPr>
        <w:t xml:space="preserve"> XML:</w:t>
      </w:r>
    </w:p>
    <w:p w14:paraId="12E429F3" w14:textId="77777777" w:rsidR="00CA271A" w:rsidRPr="00FC5BE3" w:rsidRDefault="00CA271A" w:rsidP="00CA271A">
      <w:pPr>
        <w:numPr>
          <w:ilvl w:val="0"/>
          <w:numId w:val="36"/>
        </w:numPr>
        <w:spacing w:after="0" w:line="360" w:lineRule="auto"/>
      </w:pPr>
      <w:r w:rsidRPr="00FC5BE3">
        <w:t xml:space="preserve">Exemplo: </w:t>
      </w:r>
      <w:r w:rsidRPr="00BC2801">
        <w:rPr>
          <w:b/>
          <w:bCs/>
          <w:snapToGrid w:val="0"/>
        </w:rPr>
        <w:t>&lt;</w:t>
      </w:r>
      <w:proofErr w:type="spellStart"/>
      <w:r w:rsidRPr="00BC2801">
        <w:rPr>
          <w:b/>
          <w:bCs/>
          <w:snapToGrid w:val="0"/>
        </w:rPr>
        <w:t>messageHeader</w:t>
      </w:r>
      <w:proofErr w:type="spellEnd"/>
      <w:r w:rsidRPr="00BC2801">
        <w:rPr>
          <w:b/>
          <w:bCs/>
          <w:snapToGrid w:val="0"/>
        </w:rPr>
        <w:t>&gt;</w:t>
      </w:r>
      <w:r w:rsidRPr="00BC2801">
        <w:t xml:space="preserve"> </w:t>
      </w:r>
    </w:p>
    <w:p w14:paraId="562A15C9" w14:textId="77777777" w:rsidR="00CA271A" w:rsidRPr="00FC5BE3" w:rsidRDefault="00CA271A" w:rsidP="00CA271A">
      <w:pPr>
        <w:numPr>
          <w:ilvl w:val="0"/>
          <w:numId w:val="39"/>
        </w:numPr>
        <w:spacing w:after="0" w:line="360" w:lineRule="auto"/>
        <w:ind w:left="1068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279296F0" w14:textId="77777777" w:rsidR="00CA271A" w:rsidRPr="00FC5BE3" w:rsidRDefault="00CA271A" w:rsidP="00CA271A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 w:rsidRPr="00FC5BE3">
        <w:rPr>
          <w:b/>
        </w:rPr>
        <w:t>P:</w:t>
      </w:r>
    </w:p>
    <w:p w14:paraId="3DB543A3" w14:textId="77777777" w:rsidR="00CA271A" w:rsidRPr="00FC5BE3" w:rsidRDefault="00CA271A" w:rsidP="00CA271A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 w:rsidRPr="00FC5BE3">
        <w:t xml:space="preserve">Indica o nível de profundidade de uma </w:t>
      </w:r>
      <w:proofErr w:type="spellStart"/>
      <w:r w:rsidRPr="00FC5BE3">
        <w:t>tag</w:t>
      </w:r>
      <w:proofErr w:type="spellEnd"/>
      <w:r w:rsidRPr="00FC5BE3">
        <w:t>.</w:t>
      </w:r>
    </w:p>
    <w:p w14:paraId="6DF0A4DF" w14:textId="6C840722" w:rsidR="00CA271A" w:rsidRDefault="00CA271A" w:rsidP="00CA271A">
      <w:pPr>
        <w:numPr>
          <w:ilvl w:val="0"/>
          <w:numId w:val="39"/>
        </w:numPr>
        <w:spacing w:after="0" w:line="360" w:lineRule="auto"/>
        <w:ind w:left="1068"/>
      </w:pPr>
      <w:r>
        <w:t>&lt;</w:t>
      </w:r>
      <w:r w:rsidRPr="1F37ADBC">
        <w:rPr>
          <w:b/>
          <w:bCs/>
        </w:rPr>
        <w:t>CC42</w:t>
      </w:r>
      <w:r w:rsidR="002B416E">
        <w:rPr>
          <w:b/>
          <w:bCs/>
        </w:rPr>
        <w:t>8</w:t>
      </w:r>
      <w:r w:rsidRPr="1F37ADBC">
        <w:rPr>
          <w:b/>
          <w:bCs/>
        </w:rPr>
        <w:t>A</w:t>
      </w:r>
      <w:r>
        <w:t>&gt; tem profundidade 1. Os elementos &lt;</w:t>
      </w:r>
      <w:proofErr w:type="spellStart"/>
      <w:r w:rsidRPr="1F37ADBC">
        <w:rPr>
          <w:b/>
          <w:bCs/>
        </w:rPr>
        <w:t>messageHeader</w:t>
      </w:r>
      <w:proofErr w:type="spellEnd"/>
      <w:r>
        <w:t>&gt; e &lt;</w:t>
      </w:r>
      <w:proofErr w:type="spellStart"/>
      <w:r w:rsidRPr="1F37ADBC">
        <w:rPr>
          <w:b/>
          <w:bCs/>
        </w:rPr>
        <w:t>ImportOperation</w:t>
      </w:r>
      <w:proofErr w:type="spellEnd"/>
      <w:r>
        <w:t>&gt; tem profundidade 2. O elemento &lt;</w:t>
      </w:r>
      <w:proofErr w:type="spellStart"/>
      <w:r w:rsidRPr="1F37ADBC">
        <w:rPr>
          <w:b/>
          <w:bCs/>
        </w:rPr>
        <w:t>From</w:t>
      </w:r>
      <w:proofErr w:type="spellEnd"/>
      <w:r>
        <w:t>&gt; (que se encontra dentro do ‘</w:t>
      </w:r>
      <w:proofErr w:type="spellStart"/>
      <w:r w:rsidRPr="1F37ADBC">
        <w:rPr>
          <w:b/>
          <w:bCs/>
        </w:rPr>
        <w:t>messageHeader</w:t>
      </w:r>
      <w:proofErr w:type="spellEnd"/>
      <w:r>
        <w:t xml:space="preserve">’) tem profundidade 3. </w:t>
      </w:r>
    </w:p>
    <w:bookmarkEnd w:id="7"/>
    <w:p w14:paraId="06861593" w14:textId="77777777" w:rsidR="00B86E26" w:rsidRPr="00726063" w:rsidRDefault="00B86E26" w:rsidP="004450D3">
      <w:pPr>
        <w:spacing w:line="360" w:lineRule="auto"/>
      </w:pPr>
    </w:p>
    <w:p w14:paraId="1591E055" w14:textId="77777777" w:rsidR="004F7761" w:rsidRPr="00230FC6" w:rsidRDefault="004F7761" w:rsidP="004F7761"/>
    <w:sectPr w:rsidR="004F7761" w:rsidRPr="00230FC6" w:rsidSect="004F7761">
      <w:headerReference w:type="first" r:id="rId25"/>
      <w:footerReference w:type="first" r:id="rId26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ADBA6" w14:textId="77777777" w:rsidR="005C5D8A" w:rsidRDefault="005C5D8A" w:rsidP="00E91D07">
      <w:pPr>
        <w:spacing w:after="0" w:line="240" w:lineRule="auto"/>
      </w:pPr>
      <w:r>
        <w:separator/>
      </w:r>
    </w:p>
  </w:endnote>
  <w:endnote w:type="continuationSeparator" w:id="0">
    <w:p w14:paraId="686D9160" w14:textId="77777777" w:rsidR="005C5D8A" w:rsidRDefault="005C5D8A" w:rsidP="00E9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2DDC0F6D" w:rsidR="00C9209D" w:rsidRDefault="007A0EE3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CD71A8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CD71A8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CD71A8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50BC8715" w:rsidR="00B74B66" w:rsidRDefault="006140E6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CD71A8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0B3DC612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7022F3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Rodap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8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39"/>
      <w:gridCol w:w="2524"/>
      <w:gridCol w:w="6017"/>
    </w:tblGrid>
    <w:tr w:rsidR="00C9209D" w14:paraId="27CE20E2" w14:textId="77777777" w:rsidTr="00B35A7E">
      <w:trPr>
        <w:trHeight w:val="282"/>
      </w:trPr>
      <w:tc>
        <w:tcPr>
          <w:tcW w:w="13380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49161231" w:rsidR="00C9209D" w:rsidRPr="006140E6" w:rsidRDefault="00C9209D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CD71A8">
            <w:rPr>
              <w:rFonts w:cs="Arial"/>
              <w:noProof/>
              <w:sz w:val="18"/>
            </w:rPr>
            <w:instrText>5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CD71A8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B35A7E">
      <w:trPr>
        <w:trHeight w:val="262"/>
      </w:trPr>
      <w:tc>
        <w:tcPr>
          <w:tcW w:w="483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252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624850B3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7022F3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601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0112FC84" w:rsidR="00B74B66" w:rsidRPr="002A1562" w:rsidRDefault="002A1562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2B416E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Rodap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E20E9" w14:textId="3EB2746B" w:rsidR="00D350F7" w:rsidRDefault="000D7F24">
    <w:pPr>
      <w:pStyle w:val="Rodap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E20EE" id="_x0000_t202" coordsize="21600,21600" o:spt="202" path="m,l,21600r21600,l21600,xe">
              <v:stroke joinstyle="miter"/>
              <v:path gradientshapeok="t" o:connecttype="rect"/>
            </v:shapetype>
            <v:shape id="Text Box 102" o:spid="_x0000_s1026" type="#_x0000_t202" style="position:absolute;margin-left:68.1pt;margin-top:600.2pt;width:22.95pt;height:205.3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 stroked="f">
              <v:textbox style="layout-flow:vertical;mso-layout-flow-alt:bottom-to-top" inset="0,0,0,0">
                <w:txbxContent>
                  <w:p w14:paraId="27CE20F0" w14:textId="77777777" w:rsidR="000D7F24" w:rsidRPr="001C4222" w:rsidRDefault="000D7F24" w:rsidP="000D7F24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FF7B1A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232FAB18" w:rsidR="00D44340" w:rsidRPr="006140E6" w:rsidRDefault="00D44340" w:rsidP="00F67034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CD71A8">
            <w:rPr>
              <w:rFonts w:cs="Arial"/>
              <w:noProof/>
              <w:sz w:val="18"/>
            </w:rPr>
            <w:instrText>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CD71A8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739B0D4E" w:rsidR="00D44340" w:rsidRDefault="00D44340" w:rsidP="00F67034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7022F3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0C7CE085" w:rsidR="00D44340" w:rsidRPr="002A1562" w:rsidRDefault="00D44340" w:rsidP="00F67034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2B416E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Rodap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722D9BDB" w:rsidR="000D733E" w:rsidRDefault="000D733E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022F3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022F3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77777777" w:rsidR="000D733E" w:rsidRDefault="000D733E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>
            <w:rPr>
              <w:sz w:val="18"/>
            </w:rPr>
            <w:t>02-02-2023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77777777" w:rsidR="000D733E" w:rsidRDefault="000D733E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Rodap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7C69461A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CD71A8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CD71A8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78E473D9" w:rsidR="00B35A7E" w:rsidRDefault="00B35A7E" w:rsidP="00B35A7E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2B416E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2E7D2D3B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7022F3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Rodap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2109B1" w14:paraId="57AFA94B" w14:textId="77777777" w:rsidTr="00CD2421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548043A3" w14:textId="7376996B" w:rsidR="002109B1" w:rsidRDefault="002109B1" w:rsidP="002109B1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CD71A8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CD71A8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2109B1" w14:paraId="5A4A2B7A" w14:textId="77777777" w:rsidTr="00CD2421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FE7D5D" w14:textId="70847220" w:rsidR="002109B1" w:rsidRDefault="002109B1" w:rsidP="002109B1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2B416E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61C0778" w14:textId="51714AB9" w:rsidR="002109B1" w:rsidRDefault="002109B1" w:rsidP="002109B1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7022F3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C57404B" w14:textId="77777777" w:rsidR="002109B1" w:rsidRDefault="002109B1" w:rsidP="002109B1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11984366" w14:textId="77777777" w:rsidR="00D35406" w:rsidRPr="003D4069" w:rsidRDefault="00D35406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267F6" w14:textId="77777777" w:rsidR="005C5D8A" w:rsidRDefault="005C5D8A" w:rsidP="00E91D07">
      <w:pPr>
        <w:spacing w:after="0" w:line="240" w:lineRule="auto"/>
      </w:pPr>
      <w:r>
        <w:separator/>
      </w:r>
    </w:p>
  </w:footnote>
  <w:footnote w:type="continuationSeparator" w:id="0">
    <w:p w14:paraId="2B9A4038" w14:textId="77777777" w:rsidR="005C5D8A" w:rsidRDefault="005C5D8A" w:rsidP="00E91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14F8822F" w:rsidR="00011AEE" w:rsidRPr="00A4106B" w:rsidRDefault="006140E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7022F3">
            <w:rPr>
              <w:rFonts w:eastAsia="Adobe Heiti Std R" w:cs="Arial"/>
              <w:color w:val="7F7F7F"/>
            </w:rPr>
            <w:t>Guia XML - Mensagem CC428A v1.1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4144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2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45A8" w14:textId="77777777" w:rsidR="00640F89" w:rsidRPr="00A4106B" w:rsidRDefault="00640F89" w:rsidP="00640F89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9504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25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62DC60CF" w:rsidR="00640F89" w:rsidRDefault="00640F89" w:rsidP="00640F89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7022F3">
      <w:rPr>
        <w:rFonts w:eastAsia="Adobe Heiti Std R" w:cs="Arial"/>
        <w:color w:val="7F7F7F"/>
      </w:rPr>
      <w:t>Guia XML - Mensagem CC428A v1.1</w:t>
    </w:r>
    <w:r w:rsidRPr="006140E6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3590" w14:textId="77777777" w:rsidR="00D44340" w:rsidRPr="00A4106B" w:rsidRDefault="00D44340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131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4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533E4571" w:rsidR="00D44340" w:rsidRDefault="00D44340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7022F3">
      <w:rPr>
        <w:rFonts w:eastAsia="Adobe Heiti Std R" w:cs="Arial"/>
        <w:color w:val="7F7F7F"/>
      </w:rPr>
      <w:t>Guia XML - Mensagem CC428A v1.1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77777777" w:rsidR="00230FC6" w:rsidRPr="00A4106B" w:rsidRDefault="00230FC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>
            <w:rPr>
              <w:rFonts w:eastAsia="Adobe Heiti Std R" w:cs="Arial"/>
              <w:color w:val="7F7F7F"/>
            </w:rPr>
            <w:t>Guia XML - Mensagem CC404A v1.0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5408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5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24630" w14:textId="77777777" w:rsidR="00351E87" w:rsidRPr="00A4106B" w:rsidRDefault="00351E87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3360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6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455C84BC" w:rsidR="00351E87" w:rsidRDefault="00351E87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7022F3">
      <w:rPr>
        <w:rFonts w:eastAsia="Adobe Heiti Std R" w:cs="Arial"/>
        <w:color w:val="7F7F7F"/>
      </w:rPr>
      <w:t>Guia XML - Mensagem CC428A v1.1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Cabealh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F11C" w14:textId="77777777" w:rsidR="004F7761" w:rsidRPr="00A4106B" w:rsidRDefault="004F7761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7456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0CEFA612" w:rsidR="004F7761" w:rsidRDefault="004F7761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7022F3">
      <w:rPr>
        <w:rFonts w:eastAsia="Adobe Heiti Std R" w:cs="Arial"/>
        <w:color w:val="7F7F7F"/>
      </w:rPr>
      <w:t>Guia XML - Mensagem CC428A v1.1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663D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F9AB7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1AC3E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2B48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9ECC6F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12850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2C360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22D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B0B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9867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1A9B755D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218D4F3A"/>
    <w:multiLevelType w:val="hybridMultilevel"/>
    <w:tmpl w:val="935228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EA9329F"/>
    <w:multiLevelType w:val="hybridMultilevel"/>
    <w:tmpl w:val="305A6F36"/>
    <w:lvl w:ilvl="0" w:tplc="E27C6FC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4260B"/>
    <w:multiLevelType w:val="hybridMultilevel"/>
    <w:tmpl w:val="65CA4C3E"/>
    <w:lvl w:ilvl="0" w:tplc="9372F3BE">
      <w:start w:val="2"/>
      <w:numFmt w:val="decimal"/>
      <w:lvlText w:val="%1.1.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C30F3"/>
    <w:multiLevelType w:val="hybridMultilevel"/>
    <w:tmpl w:val="18860F8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6615F6"/>
    <w:multiLevelType w:val="multilevel"/>
    <w:tmpl w:val="B0064E56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pStyle w:val="Ttulo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1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2" w15:restartNumberingAfterBreak="0">
    <w:nsid w:val="57D71F6A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50429F"/>
    <w:multiLevelType w:val="hybridMultilevel"/>
    <w:tmpl w:val="42DC556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9A12249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F7B042F"/>
    <w:multiLevelType w:val="hybridMultilevel"/>
    <w:tmpl w:val="E78200D6"/>
    <w:lvl w:ilvl="0" w:tplc="BF04AA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ED5FBD"/>
    <w:multiLevelType w:val="hybridMultilevel"/>
    <w:tmpl w:val="2384FCB8"/>
    <w:lvl w:ilvl="0" w:tplc="F50463E0">
      <w:start w:val="2"/>
      <w:numFmt w:val="decimal"/>
      <w:lvlText w:val="%1.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B03146"/>
    <w:multiLevelType w:val="hybridMultilevel"/>
    <w:tmpl w:val="681C5E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127503">
    <w:abstractNumId w:val="21"/>
  </w:num>
  <w:num w:numId="2" w16cid:durableId="1916090744">
    <w:abstractNumId w:val="14"/>
  </w:num>
  <w:num w:numId="3" w16cid:durableId="407653749">
    <w:abstractNumId w:val="21"/>
  </w:num>
  <w:num w:numId="4" w16cid:durableId="1140926260">
    <w:abstractNumId w:val="14"/>
  </w:num>
  <w:num w:numId="5" w16cid:durableId="1563710658">
    <w:abstractNumId w:val="21"/>
  </w:num>
  <w:num w:numId="6" w16cid:durableId="1221674597">
    <w:abstractNumId w:val="14"/>
  </w:num>
  <w:num w:numId="7" w16cid:durableId="2100249092">
    <w:abstractNumId w:val="17"/>
  </w:num>
  <w:num w:numId="8" w16cid:durableId="1742219413">
    <w:abstractNumId w:val="29"/>
  </w:num>
  <w:num w:numId="9" w16cid:durableId="1752387642">
    <w:abstractNumId w:val="13"/>
  </w:num>
  <w:num w:numId="10" w16cid:durableId="587661404">
    <w:abstractNumId w:val="12"/>
  </w:num>
  <w:num w:numId="11" w16cid:durableId="2115129860">
    <w:abstractNumId w:val="22"/>
  </w:num>
  <w:num w:numId="12" w16cid:durableId="888372608">
    <w:abstractNumId w:val="25"/>
  </w:num>
  <w:num w:numId="13" w16cid:durableId="1377584123">
    <w:abstractNumId w:val="15"/>
  </w:num>
  <w:num w:numId="14" w16cid:durableId="74860010">
    <w:abstractNumId w:val="15"/>
    <w:lvlOverride w:ilvl="0">
      <w:startOverride w:val="1"/>
    </w:lvlOverride>
  </w:num>
  <w:num w:numId="15" w16cid:durableId="348609990">
    <w:abstractNumId w:val="19"/>
  </w:num>
  <w:num w:numId="16" w16cid:durableId="1725443938">
    <w:abstractNumId w:val="27"/>
  </w:num>
  <w:num w:numId="17" w16cid:durableId="1860318410">
    <w:abstractNumId w:val="28"/>
  </w:num>
  <w:num w:numId="18" w16cid:durableId="1075709663">
    <w:abstractNumId w:val="16"/>
  </w:num>
  <w:num w:numId="19" w16cid:durableId="1705590259">
    <w:abstractNumId w:val="19"/>
    <w:lvlOverride w:ilvl="0">
      <w:lvl w:ilvl="0">
        <w:start w:val="1"/>
        <w:numFmt w:val="decimal"/>
        <w:pStyle w:val="Ttulo1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0" w16cid:durableId="1448281529">
    <w:abstractNumId w:val="19"/>
  </w:num>
  <w:num w:numId="21" w16cid:durableId="1166483133">
    <w:abstractNumId w:val="19"/>
  </w:num>
  <w:num w:numId="22" w16cid:durableId="1475024564">
    <w:abstractNumId w:val="19"/>
    <w:lvlOverride w:ilvl="0">
      <w:lvl w:ilvl="0">
        <w:start w:val="1"/>
        <w:numFmt w:val="decimal"/>
        <w:pStyle w:val="Ttulo1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tabs>
            <w:tab w:val="num" w:pos="72"/>
          </w:tabs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3" w16cid:durableId="571237428">
    <w:abstractNumId w:val="24"/>
  </w:num>
  <w:num w:numId="24" w16cid:durableId="1729374820">
    <w:abstractNumId w:val="9"/>
  </w:num>
  <w:num w:numId="25" w16cid:durableId="1777362204">
    <w:abstractNumId w:val="7"/>
  </w:num>
  <w:num w:numId="26" w16cid:durableId="672299888">
    <w:abstractNumId w:val="6"/>
  </w:num>
  <w:num w:numId="27" w16cid:durableId="126243290">
    <w:abstractNumId w:val="5"/>
  </w:num>
  <w:num w:numId="28" w16cid:durableId="1701198054">
    <w:abstractNumId w:val="4"/>
  </w:num>
  <w:num w:numId="29" w16cid:durableId="1016535638">
    <w:abstractNumId w:val="8"/>
  </w:num>
  <w:num w:numId="30" w16cid:durableId="1272662770">
    <w:abstractNumId w:val="3"/>
  </w:num>
  <w:num w:numId="31" w16cid:durableId="1185363360">
    <w:abstractNumId w:val="2"/>
  </w:num>
  <w:num w:numId="32" w16cid:durableId="1513758542">
    <w:abstractNumId w:val="1"/>
  </w:num>
  <w:num w:numId="33" w16cid:durableId="1790860262">
    <w:abstractNumId w:val="0"/>
  </w:num>
  <w:num w:numId="34" w16cid:durableId="7802197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58007070">
    <w:abstractNumId w:val="18"/>
    <w:lvlOverride w:ilvl="0">
      <w:startOverride w:val="1"/>
    </w:lvlOverride>
  </w:num>
  <w:num w:numId="36" w16cid:durableId="1614701665">
    <w:abstractNumId w:val="20"/>
  </w:num>
  <w:num w:numId="37" w16cid:durableId="852303945">
    <w:abstractNumId w:val="10"/>
  </w:num>
  <w:num w:numId="38" w16cid:durableId="1126774120">
    <w:abstractNumId w:val="11"/>
  </w:num>
  <w:num w:numId="39" w16cid:durableId="3779703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11AEE"/>
    <w:rsid w:val="00063BDB"/>
    <w:rsid w:val="00081CEF"/>
    <w:rsid w:val="000857E5"/>
    <w:rsid w:val="000A4063"/>
    <w:rsid w:val="000D12ED"/>
    <w:rsid w:val="000D733E"/>
    <w:rsid w:val="000D7F24"/>
    <w:rsid w:val="000F3CF8"/>
    <w:rsid w:val="00104A87"/>
    <w:rsid w:val="00107319"/>
    <w:rsid w:val="00161C5E"/>
    <w:rsid w:val="001703D5"/>
    <w:rsid w:val="0017683D"/>
    <w:rsid w:val="00187135"/>
    <w:rsid w:val="001E2B12"/>
    <w:rsid w:val="002109B1"/>
    <w:rsid w:val="00220AE0"/>
    <w:rsid w:val="00230FC6"/>
    <w:rsid w:val="00232923"/>
    <w:rsid w:val="0025085B"/>
    <w:rsid w:val="00257D04"/>
    <w:rsid w:val="00271178"/>
    <w:rsid w:val="00286DAE"/>
    <w:rsid w:val="0029762F"/>
    <w:rsid w:val="002A1562"/>
    <w:rsid w:val="002A4F1E"/>
    <w:rsid w:val="002B416E"/>
    <w:rsid w:val="002C6D70"/>
    <w:rsid w:val="002D637F"/>
    <w:rsid w:val="002D7563"/>
    <w:rsid w:val="002E20F9"/>
    <w:rsid w:val="002F22A2"/>
    <w:rsid w:val="00342441"/>
    <w:rsid w:val="00351E87"/>
    <w:rsid w:val="003C4F42"/>
    <w:rsid w:val="003C564E"/>
    <w:rsid w:val="003D4069"/>
    <w:rsid w:val="003D514A"/>
    <w:rsid w:val="003E131B"/>
    <w:rsid w:val="003E5945"/>
    <w:rsid w:val="0041247B"/>
    <w:rsid w:val="004171EB"/>
    <w:rsid w:val="004176AD"/>
    <w:rsid w:val="004262C1"/>
    <w:rsid w:val="0044052D"/>
    <w:rsid w:val="0044425F"/>
    <w:rsid w:val="004450D3"/>
    <w:rsid w:val="00457A45"/>
    <w:rsid w:val="004601D4"/>
    <w:rsid w:val="00495F1C"/>
    <w:rsid w:val="00497C18"/>
    <w:rsid w:val="004A7982"/>
    <w:rsid w:val="004B0153"/>
    <w:rsid w:val="004C00AB"/>
    <w:rsid w:val="004C52E7"/>
    <w:rsid w:val="004F7761"/>
    <w:rsid w:val="00500777"/>
    <w:rsid w:val="005440CB"/>
    <w:rsid w:val="00553292"/>
    <w:rsid w:val="00570095"/>
    <w:rsid w:val="00570206"/>
    <w:rsid w:val="005B2467"/>
    <w:rsid w:val="005C3A5C"/>
    <w:rsid w:val="005C5D8A"/>
    <w:rsid w:val="005C7416"/>
    <w:rsid w:val="005E7485"/>
    <w:rsid w:val="006140E6"/>
    <w:rsid w:val="00635CF9"/>
    <w:rsid w:val="00640F66"/>
    <w:rsid w:val="00640F89"/>
    <w:rsid w:val="00651CED"/>
    <w:rsid w:val="0065427D"/>
    <w:rsid w:val="0066157D"/>
    <w:rsid w:val="00675706"/>
    <w:rsid w:val="0068164B"/>
    <w:rsid w:val="006A2AFC"/>
    <w:rsid w:val="006C6BCD"/>
    <w:rsid w:val="006E3521"/>
    <w:rsid w:val="00701B37"/>
    <w:rsid w:val="007022F3"/>
    <w:rsid w:val="00707867"/>
    <w:rsid w:val="00712696"/>
    <w:rsid w:val="00731D11"/>
    <w:rsid w:val="0074050E"/>
    <w:rsid w:val="007460A2"/>
    <w:rsid w:val="007478A9"/>
    <w:rsid w:val="007641CD"/>
    <w:rsid w:val="00770712"/>
    <w:rsid w:val="00784A66"/>
    <w:rsid w:val="00791A2A"/>
    <w:rsid w:val="00795F8B"/>
    <w:rsid w:val="007A0EE3"/>
    <w:rsid w:val="007A4664"/>
    <w:rsid w:val="007A4B9F"/>
    <w:rsid w:val="007B53FA"/>
    <w:rsid w:val="007E02DD"/>
    <w:rsid w:val="008125B7"/>
    <w:rsid w:val="008529E5"/>
    <w:rsid w:val="00872696"/>
    <w:rsid w:val="0088073C"/>
    <w:rsid w:val="008B2301"/>
    <w:rsid w:val="008F04FE"/>
    <w:rsid w:val="00903603"/>
    <w:rsid w:val="00906A17"/>
    <w:rsid w:val="00922025"/>
    <w:rsid w:val="009610C7"/>
    <w:rsid w:val="00967C73"/>
    <w:rsid w:val="009911FD"/>
    <w:rsid w:val="009D427B"/>
    <w:rsid w:val="009F10B7"/>
    <w:rsid w:val="00A02924"/>
    <w:rsid w:val="00A074F1"/>
    <w:rsid w:val="00A4106B"/>
    <w:rsid w:val="00A432B1"/>
    <w:rsid w:val="00A62A10"/>
    <w:rsid w:val="00A63C0A"/>
    <w:rsid w:val="00A816BF"/>
    <w:rsid w:val="00A9484F"/>
    <w:rsid w:val="00AB77E2"/>
    <w:rsid w:val="00AE5EA5"/>
    <w:rsid w:val="00AE66F6"/>
    <w:rsid w:val="00AF46CA"/>
    <w:rsid w:val="00B00D65"/>
    <w:rsid w:val="00B25815"/>
    <w:rsid w:val="00B35A7E"/>
    <w:rsid w:val="00B450BB"/>
    <w:rsid w:val="00B50E21"/>
    <w:rsid w:val="00B56BD1"/>
    <w:rsid w:val="00B74B66"/>
    <w:rsid w:val="00B82705"/>
    <w:rsid w:val="00B86E26"/>
    <w:rsid w:val="00B93A85"/>
    <w:rsid w:val="00C10919"/>
    <w:rsid w:val="00C22067"/>
    <w:rsid w:val="00C46A7C"/>
    <w:rsid w:val="00C674AB"/>
    <w:rsid w:val="00C862CF"/>
    <w:rsid w:val="00C9209D"/>
    <w:rsid w:val="00C96A25"/>
    <w:rsid w:val="00CA271A"/>
    <w:rsid w:val="00CA3026"/>
    <w:rsid w:val="00CA3771"/>
    <w:rsid w:val="00CB04B7"/>
    <w:rsid w:val="00CB33AA"/>
    <w:rsid w:val="00CC2FE6"/>
    <w:rsid w:val="00CD71A8"/>
    <w:rsid w:val="00CE079E"/>
    <w:rsid w:val="00CE29C5"/>
    <w:rsid w:val="00CF1779"/>
    <w:rsid w:val="00D07F24"/>
    <w:rsid w:val="00D118CC"/>
    <w:rsid w:val="00D138D6"/>
    <w:rsid w:val="00D350F7"/>
    <w:rsid w:val="00D35406"/>
    <w:rsid w:val="00D44340"/>
    <w:rsid w:val="00D77210"/>
    <w:rsid w:val="00D9650A"/>
    <w:rsid w:val="00DB4315"/>
    <w:rsid w:val="00E25666"/>
    <w:rsid w:val="00E456FA"/>
    <w:rsid w:val="00E7176A"/>
    <w:rsid w:val="00E91D07"/>
    <w:rsid w:val="00EC53D6"/>
    <w:rsid w:val="00F25FEE"/>
    <w:rsid w:val="00F47A45"/>
    <w:rsid w:val="00F609B3"/>
    <w:rsid w:val="00F61D5F"/>
    <w:rsid w:val="00F67034"/>
    <w:rsid w:val="00F71AF3"/>
    <w:rsid w:val="00F921A8"/>
    <w:rsid w:val="00F924B6"/>
    <w:rsid w:val="00FF0E0F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E2062"/>
  <w15:docId w15:val="{8D0F30B1-83B5-4AB8-BF70-E18291FF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Ttulo1">
    <w:name w:val="heading 1"/>
    <w:basedOn w:val="Normal"/>
    <w:next w:val="Normal"/>
    <w:link w:val="Ttulo1Carter"/>
    <w:uiPriority w:val="9"/>
    <w:qFormat/>
    <w:rsid w:val="00A9484F"/>
    <w:pPr>
      <w:keepNext/>
      <w:keepLines/>
      <w:numPr>
        <w:numId w:val="21"/>
      </w:numPr>
      <w:shd w:val="clear" w:color="auto" w:fill="808080" w:themeFill="background1" w:themeFillShade="80"/>
      <w:ind w:left="288" w:hanging="288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6C6BCD"/>
    <w:pPr>
      <w:keepNext/>
      <w:keepLines/>
      <w:numPr>
        <w:ilvl w:val="1"/>
        <w:numId w:val="21"/>
      </w:numPr>
      <w:shd w:val="clear" w:color="auto" w:fill="A6A6A6" w:themeFill="background1" w:themeFillShade="A6"/>
      <w:tabs>
        <w:tab w:val="left" w:leader="dot" w:pos="72"/>
      </w:tabs>
      <w:spacing w:before="80"/>
      <w:ind w:left="792" w:hanging="432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Ttulo3">
    <w:name w:val="heading 3"/>
    <w:basedOn w:val="Normal"/>
    <w:next w:val="Normal"/>
    <w:link w:val="Ttulo3Carter"/>
    <w:uiPriority w:val="9"/>
    <w:unhideWhenUsed/>
    <w:qFormat/>
    <w:rsid w:val="00A9484F"/>
    <w:pPr>
      <w:keepNext/>
      <w:keepLines/>
      <w:numPr>
        <w:ilvl w:val="2"/>
        <w:numId w:val="21"/>
      </w:numPr>
      <w:pBdr>
        <w:bottom w:val="dotted" w:sz="4" w:space="1" w:color="auto"/>
      </w:pBdr>
      <w:spacing w:before="40"/>
      <w:ind w:left="1224" w:hanging="504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AE66F6"/>
    <w:pPr>
      <w:keepNext/>
      <w:keepLines/>
      <w:numPr>
        <w:ilvl w:val="3"/>
        <w:numId w:val="21"/>
      </w:numPr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AE66F6"/>
    <w:pPr>
      <w:keepNext/>
      <w:keepLines/>
      <w:numPr>
        <w:ilvl w:val="4"/>
        <w:numId w:val="21"/>
      </w:numPr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AE66F6"/>
    <w:pPr>
      <w:keepNext/>
      <w:keepLines/>
      <w:numPr>
        <w:ilvl w:val="5"/>
        <w:numId w:val="21"/>
      </w:numPr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AE66F6"/>
    <w:pPr>
      <w:keepNext/>
      <w:keepLines/>
      <w:numPr>
        <w:ilvl w:val="6"/>
        <w:numId w:val="2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AE66F6"/>
    <w:pPr>
      <w:keepNext/>
      <w:keepLines/>
      <w:numPr>
        <w:ilvl w:val="7"/>
        <w:numId w:val="21"/>
      </w:numPr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AE66F6"/>
    <w:pPr>
      <w:keepNext/>
      <w:keepLines/>
      <w:numPr>
        <w:ilvl w:val="8"/>
        <w:numId w:val="21"/>
      </w:numPr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5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6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ndice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Rodap">
    <w:name w:val="footer"/>
    <w:basedOn w:val="Normal"/>
    <w:link w:val="RodapCarte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Nmerodepgina">
    <w:name w:val="page number"/>
    <w:basedOn w:val="Tipodeletrapredefinidodopargrafo"/>
    <w:rsid w:val="00AE66F6"/>
  </w:style>
  <w:style w:type="paragraph" w:styleId="Ttulo">
    <w:name w:val="Title"/>
    <w:basedOn w:val="Normal"/>
    <w:next w:val="Normal"/>
    <w:link w:val="TtuloCarte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iperligao">
    <w:name w:val="Hyperlink"/>
    <w:uiPriority w:val="99"/>
    <w:rsid w:val="00AE66F6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AE66F6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uiPriority w:val="39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arter"/>
    <w:uiPriority w:val="34"/>
    <w:qFormat/>
    <w:rsid w:val="00AE66F6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AE66F6"/>
    <w:rPr>
      <w:b/>
      <w:bCs/>
      <w:smallCaps/>
    </w:rPr>
  </w:style>
  <w:style w:type="paragraph" w:styleId="Cabealhodondice">
    <w:name w:val="TOC Heading"/>
    <w:basedOn w:val="Ttulo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Tipodeletrapredefinidodopargrafo"/>
    <w:rsid w:val="00AE66F6"/>
  </w:style>
  <w:style w:type="character" w:customStyle="1" w:styleId="Ttulo3Carter">
    <w:name w:val="Título 3 Caráter"/>
    <w:basedOn w:val="Tipodeletrapredefinidodopargrafo"/>
    <w:link w:val="Ttulo3"/>
    <w:uiPriority w:val="9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AE66F6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AE66F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AE66F6"/>
    <w:rPr>
      <w:rFonts w:asciiTheme="majorHAnsi" w:eastAsiaTheme="majorEastAsia" w:hAnsiTheme="majorHAnsi" w:cstheme="majorBidi"/>
      <w:b/>
      <w:bCs/>
      <w:color w:val="44546A" w:themeColor="text2"/>
      <w:sz w:val="22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  <w:sz w:val="22"/>
    </w:rPr>
  </w:style>
  <w:style w:type="paragraph" w:styleId="Cabealho">
    <w:name w:val="header"/>
    <w:basedOn w:val="Normal"/>
    <w:link w:val="CabealhoCarte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rsid w:val="00AE66F6"/>
    <w:rPr>
      <w:rFonts w:ascii="Arial Narrow" w:eastAsiaTheme="minorEastAsia" w:hAnsi="Arial Narrow" w:cstheme="minorBidi"/>
      <w:sz w:val="22"/>
    </w:rPr>
  </w:style>
  <w:style w:type="paragraph" w:styleId="Legenda">
    <w:name w:val="caption"/>
    <w:basedOn w:val="Normal"/>
    <w:next w:val="Normal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Tipodeletrapredefinidodopargrafo"/>
    <w:uiPriority w:val="22"/>
    <w:qFormat/>
    <w:rsid w:val="00AE66F6"/>
    <w:rPr>
      <w:b/>
      <w:bCs/>
    </w:rPr>
  </w:style>
  <w:style w:type="character" w:styleId="nfase">
    <w:name w:val="Emphasis"/>
    <w:basedOn w:val="Tipodeletrapredefinidodopargrafo"/>
    <w:uiPriority w:val="20"/>
    <w:qFormat/>
    <w:rsid w:val="00AE66F6"/>
    <w:rPr>
      <w:i/>
      <w:iCs/>
    </w:rPr>
  </w:style>
  <w:style w:type="paragraph" w:styleId="SemEspaamento">
    <w:name w:val="No Spacing"/>
    <w:link w:val="SemEspaamentoCarter"/>
    <w:uiPriority w:val="1"/>
    <w:qFormat/>
    <w:rsid w:val="00AE66F6"/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AE66F6"/>
    <w:rPr>
      <w:rFonts w:asciiTheme="minorHAnsi" w:eastAsiaTheme="minorEastAsia" w:hAnsiTheme="minorHAnsi" w:cstheme="minorBidi"/>
    </w:rPr>
  </w:style>
  <w:style w:type="paragraph" w:styleId="Citao">
    <w:name w:val="Quote"/>
    <w:basedOn w:val="Normal"/>
    <w:next w:val="Normal"/>
    <w:link w:val="CitaoCarte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nfaseDiscreta">
    <w:name w:val="Subtle Emphasis"/>
    <w:basedOn w:val="Tipodeletrapredefinidodopargrafo"/>
    <w:uiPriority w:val="19"/>
    <w:qFormat/>
    <w:rsid w:val="00AE66F6"/>
    <w:rPr>
      <w:i/>
      <w:iCs/>
      <w:color w:val="404040" w:themeColor="text1" w:themeTint="BF"/>
    </w:rPr>
  </w:style>
  <w:style w:type="character" w:styleId="nfaseIntensa">
    <w:name w:val="Intense Emphasis"/>
    <w:basedOn w:val="Tipodeletrapredefinidodopargrafo"/>
    <w:uiPriority w:val="21"/>
    <w:qFormat/>
    <w:rsid w:val="00AE66F6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Tipodeletrapredefinidodopargrafo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ndice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ndicedeilustra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Textodecomentrio">
    <w:name w:val="annotation text"/>
    <w:basedOn w:val="Normal"/>
    <w:link w:val="TextodecomentrioCarte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450BB"/>
    <w:rPr>
      <w:rFonts w:ascii="Calibri" w:eastAsia="Calibri" w:hAnsi="Calibri" w:cs="Times New Roman"/>
    </w:rPr>
  </w:style>
  <w:style w:type="character" w:customStyle="1" w:styleId="PargrafodaListaCarter">
    <w:name w:val="Parágrafo da Lista Caráter"/>
    <w:link w:val="PargrafodaLista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Hiperligaovisitada">
    <w:name w:val="FollowedHyperlink"/>
    <w:basedOn w:val="Tipodeletrapredefinidodopargrafo"/>
    <w:semiHidden/>
    <w:unhideWhenUsed/>
    <w:rsid w:val="005B2467"/>
    <w:rPr>
      <w:color w:val="954F72" w:themeColor="followedHyperlink"/>
      <w:u w:val="single"/>
    </w:rPr>
  </w:style>
  <w:style w:type="paragraph" w:styleId="ndice4">
    <w:name w:val="toc 4"/>
    <w:basedOn w:val="Normal"/>
    <w:next w:val="Normal"/>
    <w:autoRedefine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ndice5">
    <w:name w:val="toc 5"/>
    <w:basedOn w:val="Normal"/>
    <w:next w:val="Normal"/>
    <w:autoRedefine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ndice6">
    <w:name w:val="toc 6"/>
    <w:basedOn w:val="Normal"/>
    <w:next w:val="Normal"/>
    <w:autoRedefine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ndice7">
    <w:name w:val="toc 7"/>
    <w:basedOn w:val="Normal"/>
    <w:next w:val="Normal"/>
    <w:autoRedefine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ndice8">
    <w:name w:val="toc 8"/>
    <w:basedOn w:val="Normal"/>
    <w:next w:val="Normal"/>
    <w:autoRedefine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ndice9">
    <w:name w:val="toc 9"/>
    <w:basedOn w:val="Normal"/>
    <w:next w:val="Normal"/>
    <w:autoRedefine/>
    <w:unhideWhenUsed/>
    <w:rsid w:val="00107319"/>
    <w:pPr>
      <w:spacing w:after="0"/>
      <w:ind w:left="1600"/>
    </w:pPr>
    <w:rPr>
      <w:rFonts w:asciiTheme="minorHAnsi" w:hAnsiTheme="minorHAnsi" w:cs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0" ma:contentTypeDescription="Create a new document." ma:contentTypeScope="" ma:versionID="2cc9e40dc942955c8f9e6bdba96248a6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67b3e0183b0e1acf8e5c377b157b1e15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1A02C5-FF58-4395-AC2E-22E5E4D2C317}">
  <ds:schemaRefs>
    <ds:schemaRef ds:uri="http://schemas.microsoft.com/office/2006/metadata/properties"/>
    <ds:schemaRef ds:uri="http://schemas.microsoft.com/office/infopath/2007/PartnerControls"/>
    <ds:schemaRef ds:uri="e877b8a4-ea64-4fb7-b92d-da5100631d73"/>
  </ds:schemaRefs>
</ds:datastoreItem>
</file>

<file path=customXml/itemProps2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9A4C8F-D3D7-4C68-9B0B-52DFDD3BE290}"/>
</file>

<file path=customXml/itemProps4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42</TotalTime>
  <Pages>6</Pages>
  <Words>662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Manual</vt:lpstr>
      <vt:lpstr>Manual</vt:lpstr>
    </vt:vector>
  </TitlesOfParts>
  <Company>AT</Company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creator>AT - Autoridade Tributária e Aduaneira</dc:creator>
  <cp:lastModifiedBy>Paulo Rato</cp:lastModifiedBy>
  <cp:revision>51</cp:revision>
  <cp:lastPrinted>2018-04-12T08:26:00Z</cp:lastPrinted>
  <dcterms:created xsi:type="dcterms:W3CDTF">2023-02-02T09:29:00Z</dcterms:created>
  <dcterms:modified xsi:type="dcterms:W3CDTF">2023-02-27T15:31:00Z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1.1</vt:lpwstr>
  </property>
  <property fmtid="{D5CDD505-2E9C-101B-9397-08002B2CF9AE}" pid="13" name="data">
    <vt:lpwstr>01-03-2023</vt:lpwstr>
  </property>
  <property fmtid="{D5CDD505-2E9C-101B-9397-08002B2CF9AE}" pid="14" name="NomeManual">
    <vt:lpwstr>Guia XML - Mensagem CC428A v1.1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</Properties>
</file>